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EA652" w14:textId="49CA6256" w:rsidR="00B07615" w:rsidRPr="00805A39" w:rsidRDefault="00FF1EF7" w:rsidP="003F5E95">
      <w:pPr>
        <w:tabs>
          <w:tab w:val="left" w:pos="-720"/>
        </w:tabs>
        <w:spacing w:line="360" w:lineRule="auto"/>
        <w:ind w:left="-720"/>
        <w:rPr>
          <w:rFonts w:ascii="Arial" w:hAnsi="Arial" w:cs="Arial"/>
          <w:b/>
          <w:lang w:val="it-IT"/>
        </w:rPr>
      </w:pPr>
      <w:r w:rsidRPr="00805A39">
        <w:rPr>
          <w:rFonts w:ascii="Arial" w:hAnsi="Arial" w:cs="Arial"/>
          <w:b/>
          <w:lang w:val="it-IT"/>
        </w:rPr>
        <w:t xml:space="preserve">DAFTAR </w:t>
      </w:r>
      <w:r w:rsidR="00A41D7C" w:rsidRPr="00805A39">
        <w:rPr>
          <w:rFonts w:ascii="Arial" w:hAnsi="Arial" w:cs="Arial"/>
          <w:b/>
          <w:lang w:val="id-ID"/>
        </w:rPr>
        <w:t>TABEL</w:t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F66B9C" w:rsidRPr="00805A39">
        <w:rPr>
          <w:rFonts w:ascii="Arial" w:hAnsi="Arial" w:cs="Arial"/>
          <w:b/>
          <w:lang w:val="it-IT"/>
        </w:rPr>
        <w:tab/>
      </w:r>
      <w:r w:rsidR="00804C56" w:rsidRPr="00805A39">
        <w:rPr>
          <w:rFonts w:ascii="Arial" w:hAnsi="Arial" w:cs="Arial"/>
          <w:b/>
          <w:lang w:val="it-IT"/>
        </w:rPr>
        <w:tab/>
      </w:r>
      <w:r w:rsidR="00F733D8" w:rsidRPr="00805A39">
        <w:rPr>
          <w:rFonts w:ascii="Arial" w:hAnsi="Arial" w:cs="Arial"/>
          <w:b/>
          <w:lang w:val="it-IT"/>
        </w:rPr>
        <w:tab/>
      </w:r>
      <w:r w:rsidR="00F733D8" w:rsidRPr="00805A39">
        <w:rPr>
          <w:rFonts w:ascii="Arial" w:hAnsi="Arial" w:cs="Arial"/>
          <w:b/>
          <w:lang w:val="it-IT"/>
        </w:rPr>
        <w:tab/>
      </w:r>
      <w:r w:rsidR="00E65BE5" w:rsidRPr="00805A39">
        <w:rPr>
          <w:rFonts w:ascii="Arial" w:hAnsi="Arial" w:cs="Arial"/>
          <w:b/>
          <w:lang w:val="it-IT"/>
        </w:rPr>
        <w:t xml:space="preserve">  </w:t>
      </w:r>
      <w:r w:rsidR="005828D0" w:rsidRPr="00805A39">
        <w:rPr>
          <w:rFonts w:ascii="Arial" w:hAnsi="Arial" w:cs="Arial"/>
          <w:b/>
          <w:lang w:val="it-IT"/>
        </w:rPr>
        <w:tab/>
      </w:r>
      <w:r w:rsidR="00E65BE5" w:rsidRPr="00805A39">
        <w:rPr>
          <w:rFonts w:ascii="Arial" w:hAnsi="Arial" w:cs="Arial"/>
          <w:b/>
          <w:lang w:val="it-IT"/>
        </w:rPr>
        <w:t xml:space="preserve">   </w:t>
      </w:r>
      <w:r w:rsidR="005828D0" w:rsidRPr="00805A39">
        <w:rPr>
          <w:rFonts w:ascii="Arial" w:hAnsi="Arial" w:cs="Arial"/>
          <w:b/>
          <w:lang w:val="it-IT"/>
        </w:rPr>
        <w:tab/>
      </w:r>
      <w:r w:rsidR="00B90049" w:rsidRPr="00805A39">
        <w:rPr>
          <w:rFonts w:ascii="Arial" w:hAnsi="Arial" w:cs="Arial"/>
          <w:b/>
          <w:lang w:val="id-ID"/>
        </w:rPr>
        <w:t>H</w:t>
      </w:r>
      <w:r w:rsidR="00804C56" w:rsidRPr="00805A39">
        <w:rPr>
          <w:rFonts w:ascii="Arial" w:hAnsi="Arial" w:cs="Arial"/>
          <w:b/>
          <w:lang w:val="it-IT"/>
        </w:rPr>
        <w:t xml:space="preserve">al                                                                                       </w:t>
      </w:r>
    </w:p>
    <w:p w14:paraId="005F7468" w14:textId="6993DBE2" w:rsidR="00F66B9C" w:rsidRPr="00805A39" w:rsidRDefault="00A41D7C" w:rsidP="00E82BA2">
      <w:pPr>
        <w:tabs>
          <w:tab w:val="left" w:pos="-720"/>
          <w:tab w:val="left" w:pos="720"/>
          <w:tab w:val="left" w:pos="993"/>
        </w:tabs>
        <w:spacing w:line="360" w:lineRule="auto"/>
        <w:ind w:left="-720"/>
        <w:rPr>
          <w:rFonts w:ascii="Arial" w:hAnsi="Arial" w:cs="Arial"/>
          <w:lang w:val="it-IT"/>
        </w:rPr>
      </w:pPr>
      <w:r w:rsidRPr="00805A39">
        <w:rPr>
          <w:rFonts w:ascii="Arial" w:hAnsi="Arial" w:cs="Arial"/>
          <w:lang w:val="id-ID"/>
        </w:rPr>
        <w:t xml:space="preserve">TABEL </w:t>
      </w:r>
      <w:r w:rsidR="00F318F9" w:rsidRPr="00805A39">
        <w:rPr>
          <w:rFonts w:ascii="Arial" w:hAnsi="Arial" w:cs="Arial"/>
          <w:lang w:val="id-ID"/>
        </w:rPr>
        <w:t xml:space="preserve"> </w:t>
      </w:r>
      <w:r w:rsidR="003771EE" w:rsidRPr="00805A39">
        <w:rPr>
          <w:rFonts w:ascii="Arial" w:hAnsi="Arial" w:cs="Arial"/>
          <w:lang w:val="id-ID"/>
        </w:rPr>
        <w:t>2.1.</w:t>
      </w:r>
      <w:r w:rsidR="003771EE" w:rsidRPr="00805A39">
        <w:rPr>
          <w:rFonts w:ascii="Arial" w:hAnsi="Arial" w:cs="Arial"/>
          <w:lang w:val="id-ID"/>
        </w:rPr>
        <w:tab/>
      </w:r>
      <w:r w:rsidR="005828D0" w:rsidRPr="00805A39">
        <w:rPr>
          <w:rFonts w:ascii="Arial" w:hAnsi="Arial" w:cs="Arial"/>
          <w:lang w:val="id-ID"/>
        </w:rPr>
        <w:tab/>
      </w:r>
      <w:r w:rsidR="00F318F9" w:rsidRPr="00805A39">
        <w:rPr>
          <w:rFonts w:ascii="Arial" w:hAnsi="Arial" w:cs="Arial"/>
          <w:lang w:val="id-ID"/>
        </w:rPr>
        <w:t>Rekapitulasi</w:t>
      </w:r>
      <w:r w:rsidR="005118B8" w:rsidRPr="00805A39">
        <w:rPr>
          <w:rFonts w:ascii="Arial" w:hAnsi="Arial" w:cs="Arial"/>
          <w:lang w:val="id-ID"/>
        </w:rPr>
        <w:t xml:space="preserve"> evaluasi</w:t>
      </w:r>
      <w:r w:rsidR="00F318F9" w:rsidRPr="00805A39">
        <w:rPr>
          <w:rFonts w:ascii="Arial" w:hAnsi="Arial" w:cs="Arial"/>
          <w:lang w:val="id-ID"/>
        </w:rPr>
        <w:t xml:space="preserve"> hasil pelaksanaan Renja dan </w:t>
      </w:r>
    </w:p>
    <w:p w14:paraId="69015A5F" w14:textId="47949073" w:rsidR="00FF1EF7" w:rsidRPr="00805A39" w:rsidRDefault="009D2FEB" w:rsidP="00E82BA2">
      <w:pPr>
        <w:tabs>
          <w:tab w:val="left" w:pos="1134"/>
        </w:tabs>
        <w:spacing w:line="360" w:lineRule="auto"/>
        <w:ind w:left="993" w:hanging="1713"/>
        <w:rPr>
          <w:rFonts w:ascii="Arial" w:hAnsi="Arial" w:cs="Arial"/>
          <w:lang w:val="it-IT"/>
        </w:rPr>
      </w:pPr>
      <w:r w:rsidRPr="00805A39">
        <w:rPr>
          <w:rFonts w:ascii="Arial" w:hAnsi="Arial" w:cs="Arial"/>
          <w:lang w:val="it-IT"/>
        </w:rPr>
        <w:tab/>
      </w:r>
      <w:r w:rsidR="003563DF" w:rsidRPr="00805A39">
        <w:rPr>
          <w:rFonts w:ascii="Arial" w:hAnsi="Arial" w:cs="Arial"/>
          <w:lang w:val="id-ID"/>
        </w:rPr>
        <w:t>H</w:t>
      </w:r>
      <w:r w:rsidR="00F318F9" w:rsidRPr="00805A39">
        <w:rPr>
          <w:rFonts w:ascii="Arial" w:hAnsi="Arial" w:cs="Arial"/>
          <w:lang w:val="id-ID"/>
        </w:rPr>
        <w:t>asil Pencapaian Renstra Sampai Tahun 20</w:t>
      </w:r>
      <w:r w:rsidR="00CD661B" w:rsidRPr="00805A39">
        <w:rPr>
          <w:rFonts w:ascii="Arial" w:hAnsi="Arial" w:cs="Arial"/>
          <w:lang w:val="id-ID"/>
        </w:rPr>
        <w:t>2</w:t>
      </w:r>
      <w:r w:rsidR="00D45F7A" w:rsidRPr="00805A39">
        <w:rPr>
          <w:rFonts w:ascii="Arial" w:hAnsi="Arial" w:cs="Arial"/>
          <w:lang w:val="id-ID"/>
        </w:rPr>
        <w:t>2</w:t>
      </w:r>
      <w:r w:rsidRPr="00805A39">
        <w:rPr>
          <w:rFonts w:ascii="Arial" w:hAnsi="Arial" w:cs="Arial"/>
          <w:lang w:val="it-IT"/>
        </w:rPr>
        <w:t>…</w:t>
      </w:r>
      <w:r w:rsidR="009C3BE1" w:rsidRPr="00805A39">
        <w:rPr>
          <w:rFonts w:ascii="Arial" w:hAnsi="Arial" w:cs="Arial"/>
          <w:lang w:val="id-ID"/>
        </w:rPr>
        <w:t>...</w:t>
      </w:r>
      <w:r w:rsidR="00A5282F">
        <w:rPr>
          <w:rFonts w:ascii="Arial" w:hAnsi="Arial" w:cs="Arial"/>
          <w:lang w:val="id-ID"/>
        </w:rPr>
        <w:t>.......</w:t>
      </w:r>
      <w:r w:rsidR="009C3BE1" w:rsidRPr="00805A39">
        <w:rPr>
          <w:rFonts w:ascii="Arial" w:hAnsi="Arial" w:cs="Arial"/>
          <w:lang w:val="id-ID"/>
        </w:rPr>
        <w:t>.........</w:t>
      </w:r>
      <w:r w:rsidR="005828D0" w:rsidRPr="00805A39">
        <w:rPr>
          <w:rFonts w:ascii="Arial" w:hAnsi="Arial" w:cs="Arial"/>
          <w:lang w:val="id-ID"/>
        </w:rPr>
        <w:tab/>
        <w:t>1</w:t>
      </w:r>
      <w:r w:rsidR="00805A39" w:rsidRPr="00805A39">
        <w:rPr>
          <w:rFonts w:ascii="Arial" w:hAnsi="Arial" w:cs="Arial"/>
          <w:lang w:val="id-ID"/>
        </w:rPr>
        <w:t>4</w:t>
      </w:r>
    </w:p>
    <w:p w14:paraId="73F4EF3D" w14:textId="6D24420C" w:rsidR="00F318F9" w:rsidRPr="008F3B09" w:rsidRDefault="00F318F9" w:rsidP="00E82BA2">
      <w:pPr>
        <w:tabs>
          <w:tab w:val="left" w:pos="-720"/>
          <w:tab w:val="left" w:pos="993"/>
          <w:tab w:val="left" w:pos="7740"/>
        </w:tabs>
        <w:spacing w:line="360" w:lineRule="auto"/>
        <w:ind w:left="-720"/>
        <w:rPr>
          <w:rFonts w:ascii="Arial" w:hAnsi="Arial" w:cs="Arial"/>
        </w:rPr>
      </w:pPr>
      <w:r w:rsidRPr="00805A39">
        <w:rPr>
          <w:rFonts w:ascii="Arial" w:hAnsi="Arial" w:cs="Arial"/>
          <w:lang w:val="id-ID"/>
        </w:rPr>
        <w:t xml:space="preserve">TABEL  </w:t>
      </w:r>
      <w:r w:rsidR="003771EE" w:rsidRPr="00805A39">
        <w:rPr>
          <w:rFonts w:ascii="Arial" w:hAnsi="Arial" w:cs="Arial"/>
          <w:lang w:val="id-ID"/>
        </w:rPr>
        <w:t>2.2.</w:t>
      </w:r>
      <w:r w:rsidR="005828D0" w:rsidRPr="00805A39">
        <w:rPr>
          <w:rFonts w:ascii="Arial" w:hAnsi="Arial" w:cs="Arial"/>
          <w:lang w:val="id-ID"/>
        </w:rPr>
        <w:tab/>
      </w:r>
      <w:r w:rsidRPr="00805A39">
        <w:rPr>
          <w:rFonts w:ascii="Arial" w:hAnsi="Arial" w:cs="Arial"/>
          <w:lang w:val="id-ID"/>
        </w:rPr>
        <w:t xml:space="preserve">Pencapaian Kinerja Pelayanan </w:t>
      </w:r>
      <w:r w:rsidR="003563DF" w:rsidRPr="00805A39">
        <w:rPr>
          <w:rFonts w:ascii="Arial" w:hAnsi="Arial" w:cs="Arial"/>
          <w:lang w:val="id-ID"/>
        </w:rPr>
        <w:t>SKPD</w:t>
      </w:r>
      <w:r w:rsidR="00F733D8" w:rsidRPr="008F3B09">
        <w:rPr>
          <w:rFonts w:ascii="Arial" w:hAnsi="Arial" w:cs="Arial"/>
        </w:rPr>
        <w:t xml:space="preserve"> .</w:t>
      </w:r>
      <w:r w:rsidR="003563DF" w:rsidRPr="00805A39">
        <w:rPr>
          <w:rFonts w:ascii="Arial" w:hAnsi="Arial" w:cs="Arial"/>
          <w:lang w:val="id-ID"/>
        </w:rPr>
        <w:t>...............</w:t>
      </w:r>
      <w:r w:rsidR="00F733D8" w:rsidRPr="008F3B09">
        <w:rPr>
          <w:rFonts w:ascii="Arial" w:hAnsi="Arial" w:cs="Arial"/>
        </w:rPr>
        <w:t>.</w:t>
      </w:r>
      <w:r w:rsidR="003F5E95" w:rsidRPr="008F3B09">
        <w:rPr>
          <w:rFonts w:ascii="Arial" w:hAnsi="Arial" w:cs="Arial"/>
        </w:rPr>
        <w:t>.....</w:t>
      </w:r>
      <w:r w:rsidR="00490511" w:rsidRPr="00805A39">
        <w:rPr>
          <w:rFonts w:ascii="Arial" w:hAnsi="Arial" w:cs="Arial"/>
          <w:lang w:val="id-ID"/>
        </w:rPr>
        <w:t>.....</w:t>
      </w:r>
      <w:r w:rsidR="003F5E95" w:rsidRPr="008F3B09">
        <w:rPr>
          <w:rFonts w:ascii="Arial" w:hAnsi="Arial" w:cs="Arial"/>
        </w:rPr>
        <w:t>.</w:t>
      </w:r>
      <w:r w:rsidR="00F733D8" w:rsidRPr="008F3B09">
        <w:rPr>
          <w:rFonts w:ascii="Arial" w:hAnsi="Arial" w:cs="Arial"/>
        </w:rPr>
        <w:t>.........</w:t>
      </w:r>
      <w:r w:rsidR="005828D0" w:rsidRPr="008F3B09">
        <w:rPr>
          <w:rFonts w:ascii="Arial" w:hAnsi="Arial" w:cs="Arial"/>
        </w:rPr>
        <w:tab/>
      </w:r>
      <w:r w:rsidR="005828D0" w:rsidRPr="008F3B09">
        <w:rPr>
          <w:rFonts w:ascii="Arial" w:hAnsi="Arial" w:cs="Arial"/>
        </w:rPr>
        <w:tab/>
      </w:r>
      <w:r w:rsidR="005C39B7">
        <w:rPr>
          <w:rFonts w:ascii="Arial" w:hAnsi="Arial" w:cs="Arial"/>
          <w:lang w:val="id-ID"/>
        </w:rPr>
        <w:t>2</w:t>
      </w:r>
      <w:r w:rsidR="00095675">
        <w:rPr>
          <w:rFonts w:ascii="Arial" w:hAnsi="Arial" w:cs="Arial"/>
          <w:lang w:val="id-ID"/>
        </w:rPr>
        <w:t>9</w:t>
      </w:r>
    </w:p>
    <w:p w14:paraId="1532597A" w14:textId="51EEA2D2" w:rsidR="00F318F9" w:rsidRPr="00805A39" w:rsidRDefault="00F318F9" w:rsidP="00E82BA2">
      <w:pPr>
        <w:tabs>
          <w:tab w:val="left" w:pos="-720"/>
          <w:tab w:val="left" w:pos="993"/>
        </w:tabs>
        <w:spacing w:line="360" w:lineRule="auto"/>
        <w:ind w:left="-720"/>
        <w:rPr>
          <w:rFonts w:ascii="Arial" w:hAnsi="Arial" w:cs="Arial"/>
          <w:lang w:val="id-ID"/>
        </w:rPr>
      </w:pPr>
      <w:r w:rsidRPr="00805A39">
        <w:rPr>
          <w:rFonts w:ascii="Arial" w:hAnsi="Arial" w:cs="Arial"/>
          <w:lang w:val="id-ID"/>
        </w:rPr>
        <w:t xml:space="preserve">TABEL  </w:t>
      </w:r>
      <w:r w:rsidR="003771EE" w:rsidRPr="00805A39">
        <w:rPr>
          <w:rFonts w:ascii="Arial" w:hAnsi="Arial" w:cs="Arial"/>
          <w:lang w:val="id-ID"/>
        </w:rPr>
        <w:t>2.4.</w:t>
      </w:r>
      <w:r w:rsidRPr="00805A39">
        <w:rPr>
          <w:rFonts w:ascii="Arial" w:hAnsi="Arial" w:cs="Arial"/>
          <w:lang w:val="id-ID"/>
        </w:rPr>
        <w:tab/>
        <w:t>Rev</w:t>
      </w:r>
      <w:r w:rsidR="005F08CC" w:rsidRPr="00805A39">
        <w:rPr>
          <w:rFonts w:ascii="Arial" w:hAnsi="Arial" w:cs="Arial"/>
        </w:rPr>
        <w:t>i</w:t>
      </w:r>
      <w:r w:rsidRPr="00805A39">
        <w:rPr>
          <w:rFonts w:ascii="Arial" w:hAnsi="Arial" w:cs="Arial"/>
          <w:lang w:val="id-ID"/>
        </w:rPr>
        <w:t>ew Terhada</w:t>
      </w:r>
      <w:r w:rsidR="00307E5C" w:rsidRPr="00805A39">
        <w:rPr>
          <w:rFonts w:ascii="Arial" w:hAnsi="Arial" w:cs="Arial"/>
          <w:lang w:val="id-ID"/>
        </w:rPr>
        <w:t xml:space="preserve">p Rancangan Awal RKPD </w:t>
      </w:r>
      <w:r w:rsidR="003563DF" w:rsidRPr="00805A39">
        <w:rPr>
          <w:rFonts w:ascii="Arial" w:hAnsi="Arial" w:cs="Arial"/>
          <w:lang w:val="id-ID"/>
        </w:rPr>
        <w:t>...............</w:t>
      </w:r>
      <w:r w:rsidR="003F5E95" w:rsidRPr="00805A39">
        <w:rPr>
          <w:rFonts w:ascii="Arial" w:hAnsi="Arial" w:cs="Arial"/>
        </w:rPr>
        <w:t>..</w:t>
      </w:r>
      <w:r w:rsidR="009D2FEB" w:rsidRPr="00805A39">
        <w:rPr>
          <w:rFonts w:ascii="Arial" w:hAnsi="Arial" w:cs="Arial"/>
          <w:lang w:val="id-ID"/>
        </w:rPr>
        <w:t>…</w:t>
      </w:r>
      <w:r w:rsidR="009D2FEB" w:rsidRPr="00805A39">
        <w:rPr>
          <w:rFonts w:ascii="Arial" w:hAnsi="Arial" w:cs="Arial"/>
        </w:rPr>
        <w:t>.</w:t>
      </w:r>
      <w:r w:rsidRPr="00805A39">
        <w:rPr>
          <w:rFonts w:ascii="Arial" w:hAnsi="Arial" w:cs="Arial"/>
          <w:lang w:val="id-ID"/>
        </w:rPr>
        <w:t>........</w:t>
      </w:r>
      <w:r w:rsidR="009D2FEB" w:rsidRPr="00805A39">
        <w:rPr>
          <w:rFonts w:ascii="Arial" w:hAnsi="Arial" w:cs="Arial"/>
        </w:rPr>
        <w:t xml:space="preserve">   </w:t>
      </w:r>
      <w:r w:rsidR="00CD661B" w:rsidRPr="00805A39">
        <w:rPr>
          <w:rFonts w:ascii="Arial" w:hAnsi="Arial" w:cs="Arial"/>
          <w:lang w:val="id-ID"/>
        </w:rPr>
        <w:t xml:space="preserve"> </w:t>
      </w:r>
      <w:r w:rsidR="005828D0" w:rsidRPr="00805A39">
        <w:rPr>
          <w:rFonts w:ascii="Arial" w:hAnsi="Arial" w:cs="Arial"/>
          <w:lang w:val="id-ID"/>
        </w:rPr>
        <w:tab/>
      </w:r>
      <w:r w:rsidR="00805A39" w:rsidRPr="00805A39">
        <w:rPr>
          <w:rFonts w:ascii="Arial" w:hAnsi="Arial" w:cs="Arial"/>
          <w:lang w:val="id-ID"/>
        </w:rPr>
        <w:t>3</w:t>
      </w:r>
      <w:r w:rsidR="00095675">
        <w:rPr>
          <w:rFonts w:ascii="Arial" w:hAnsi="Arial" w:cs="Arial"/>
          <w:lang w:val="id-ID"/>
        </w:rPr>
        <w:t>9</w:t>
      </w:r>
    </w:p>
    <w:p w14:paraId="3E71ADD0" w14:textId="48960F3E" w:rsidR="00AC549D" w:rsidRPr="00805A39" w:rsidRDefault="00F318F9" w:rsidP="00E82BA2">
      <w:pPr>
        <w:tabs>
          <w:tab w:val="left" w:pos="993"/>
        </w:tabs>
        <w:spacing w:line="360" w:lineRule="auto"/>
        <w:ind w:hanging="709"/>
        <w:rPr>
          <w:rFonts w:ascii="Arial" w:hAnsi="Arial" w:cs="Arial"/>
          <w:lang w:val="id-ID"/>
        </w:rPr>
      </w:pPr>
      <w:r w:rsidRPr="00805A39">
        <w:rPr>
          <w:rFonts w:ascii="Arial" w:hAnsi="Arial" w:cs="Arial"/>
          <w:lang w:val="id-ID"/>
        </w:rPr>
        <w:t>TABEL</w:t>
      </w:r>
      <w:r w:rsidR="005118B8" w:rsidRPr="00805A39">
        <w:rPr>
          <w:rFonts w:ascii="Arial" w:hAnsi="Arial" w:cs="Arial"/>
          <w:lang w:val="id-ID"/>
        </w:rPr>
        <w:t xml:space="preserve"> </w:t>
      </w:r>
      <w:r w:rsidRPr="00805A39">
        <w:rPr>
          <w:rFonts w:ascii="Arial" w:hAnsi="Arial" w:cs="Arial"/>
          <w:lang w:val="id-ID"/>
        </w:rPr>
        <w:t xml:space="preserve"> </w:t>
      </w:r>
      <w:r w:rsidR="003771EE" w:rsidRPr="00805A39">
        <w:rPr>
          <w:rFonts w:ascii="Arial" w:hAnsi="Arial" w:cs="Arial"/>
          <w:lang w:val="id-ID"/>
        </w:rPr>
        <w:t>3.1.</w:t>
      </w:r>
      <w:r w:rsidRPr="00805A39">
        <w:rPr>
          <w:rFonts w:ascii="Arial" w:hAnsi="Arial" w:cs="Arial"/>
          <w:lang w:val="id-ID"/>
        </w:rPr>
        <w:tab/>
      </w:r>
      <w:r w:rsidR="00490511" w:rsidRPr="00805A39">
        <w:rPr>
          <w:rFonts w:ascii="Arial" w:hAnsi="Arial" w:cs="Arial"/>
          <w:lang w:val="id-ID"/>
        </w:rPr>
        <w:t xml:space="preserve">Tujuan dan Sasaran Jangka Menengah Pelayanan Perangkat </w:t>
      </w:r>
    </w:p>
    <w:p w14:paraId="479F4781" w14:textId="6F0F56FE" w:rsidR="00F66B9C" w:rsidRPr="00805A39" w:rsidRDefault="00AC549D" w:rsidP="00E82BA2">
      <w:pPr>
        <w:tabs>
          <w:tab w:val="left" w:pos="993"/>
        </w:tabs>
        <w:spacing w:line="360" w:lineRule="auto"/>
        <w:ind w:hanging="709"/>
        <w:rPr>
          <w:rFonts w:ascii="Arial" w:hAnsi="Arial" w:cs="Arial"/>
          <w:lang w:val="id-ID"/>
        </w:rPr>
      </w:pPr>
      <w:r w:rsidRPr="00805A39">
        <w:rPr>
          <w:rFonts w:ascii="Arial" w:hAnsi="Arial" w:cs="Arial"/>
          <w:lang w:val="id-ID"/>
        </w:rPr>
        <w:tab/>
      </w:r>
      <w:r w:rsidRPr="00805A39">
        <w:rPr>
          <w:rFonts w:ascii="Arial" w:hAnsi="Arial" w:cs="Arial"/>
          <w:lang w:val="id-ID"/>
        </w:rPr>
        <w:tab/>
      </w:r>
      <w:r w:rsidR="00490511" w:rsidRPr="00805A39">
        <w:rPr>
          <w:rFonts w:ascii="Arial" w:hAnsi="Arial" w:cs="Arial"/>
          <w:lang w:val="id-ID"/>
        </w:rPr>
        <w:t>Daerah</w:t>
      </w:r>
      <w:r w:rsidR="007D1B8D" w:rsidRPr="00805A39">
        <w:rPr>
          <w:rFonts w:ascii="Arial" w:hAnsi="Arial" w:cs="Arial"/>
          <w:lang w:val="id-ID"/>
        </w:rPr>
        <w:t xml:space="preserve"> .........</w:t>
      </w:r>
      <w:r w:rsidRPr="00805A39">
        <w:rPr>
          <w:rFonts w:ascii="Arial" w:hAnsi="Arial" w:cs="Arial"/>
          <w:lang w:val="id-ID"/>
        </w:rPr>
        <w:t>....................................................................</w:t>
      </w:r>
      <w:r w:rsidR="007D1B8D" w:rsidRPr="00805A39">
        <w:rPr>
          <w:rFonts w:ascii="Arial" w:hAnsi="Arial" w:cs="Arial"/>
          <w:lang w:val="id-ID"/>
        </w:rPr>
        <w:t xml:space="preserve">........   </w:t>
      </w:r>
      <w:r w:rsidR="00490511" w:rsidRPr="00805A39">
        <w:rPr>
          <w:rFonts w:ascii="Arial" w:hAnsi="Arial" w:cs="Arial"/>
          <w:lang w:val="id-ID"/>
        </w:rPr>
        <w:tab/>
      </w:r>
      <w:r w:rsidR="00805A39" w:rsidRPr="00805A39">
        <w:rPr>
          <w:rFonts w:ascii="Arial" w:hAnsi="Arial" w:cs="Arial"/>
          <w:lang w:val="id-ID"/>
        </w:rPr>
        <w:t>4</w:t>
      </w:r>
      <w:r w:rsidR="00095675">
        <w:rPr>
          <w:rFonts w:ascii="Arial" w:hAnsi="Arial" w:cs="Arial"/>
          <w:lang w:val="id-ID"/>
        </w:rPr>
        <w:t>9</w:t>
      </w:r>
      <w:r w:rsidR="005E3F46" w:rsidRPr="00805A39">
        <w:rPr>
          <w:rFonts w:ascii="Arial" w:hAnsi="Arial" w:cs="Arial"/>
          <w:lang w:val="id-ID"/>
        </w:rPr>
        <w:t xml:space="preserve"> </w:t>
      </w:r>
    </w:p>
    <w:p w14:paraId="5B5D8801" w14:textId="402AF9EB" w:rsidR="00EA7246" w:rsidRPr="00805A39" w:rsidRDefault="00AC549D" w:rsidP="00E82BA2">
      <w:pPr>
        <w:tabs>
          <w:tab w:val="left" w:pos="993"/>
        </w:tabs>
        <w:spacing w:line="360" w:lineRule="auto"/>
        <w:ind w:left="993" w:hanging="1713"/>
        <w:rPr>
          <w:rFonts w:ascii="Arial" w:hAnsi="Arial" w:cs="Arial"/>
          <w:lang w:val="id-ID"/>
        </w:rPr>
      </w:pPr>
      <w:r w:rsidRPr="00805A39">
        <w:rPr>
          <w:rFonts w:ascii="Arial" w:hAnsi="Arial" w:cs="Arial"/>
          <w:lang w:val="id-ID"/>
        </w:rPr>
        <w:t>TABEL</w:t>
      </w:r>
      <w:r w:rsidR="00095675">
        <w:rPr>
          <w:rFonts w:ascii="Arial" w:hAnsi="Arial" w:cs="Arial"/>
          <w:lang w:val="id-ID"/>
        </w:rPr>
        <w:t xml:space="preserve"> </w:t>
      </w:r>
      <w:r w:rsidRPr="00805A39">
        <w:rPr>
          <w:rFonts w:ascii="Arial" w:hAnsi="Arial" w:cs="Arial"/>
          <w:lang w:val="id-ID"/>
        </w:rPr>
        <w:t xml:space="preserve"> </w:t>
      </w:r>
      <w:r w:rsidR="003771EE" w:rsidRPr="00805A39">
        <w:rPr>
          <w:rFonts w:ascii="Arial" w:hAnsi="Arial" w:cs="Arial"/>
          <w:lang w:val="id-ID"/>
        </w:rPr>
        <w:t>4.</w:t>
      </w:r>
      <w:r w:rsidR="00095675">
        <w:rPr>
          <w:rFonts w:ascii="Arial" w:hAnsi="Arial" w:cs="Arial"/>
          <w:lang w:val="id-ID"/>
        </w:rPr>
        <w:t>1</w:t>
      </w:r>
      <w:r w:rsidRPr="00805A39">
        <w:rPr>
          <w:rFonts w:ascii="Arial" w:hAnsi="Arial" w:cs="Arial"/>
          <w:lang w:val="id-ID"/>
        </w:rPr>
        <w:tab/>
      </w:r>
      <w:r w:rsidR="005C39B7">
        <w:rPr>
          <w:rFonts w:ascii="Arial" w:hAnsi="Arial" w:cs="Arial"/>
          <w:lang w:val="id-ID"/>
        </w:rPr>
        <w:t>Rancangan awal Renja ..</w:t>
      </w:r>
      <w:r w:rsidRPr="00805A39">
        <w:rPr>
          <w:rFonts w:ascii="Arial" w:hAnsi="Arial" w:cs="Arial"/>
          <w:lang w:val="id-ID"/>
        </w:rPr>
        <w:t>...</w:t>
      </w:r>
      <w:r w:rsidR="00E82BA2" w:rsidRPr="00805A39">
        <w:rPr>
          <w:rFonts w:ascii="Arial" w:hAnsi="Arial" w:cs="Arial"/>
          <w:lang w:val="id-ID"/>
        </w:rPr>
        <w:t>....</w:t>
      </w:r>
      <w:r w:rsidR="00E1603C" w:rsidRPr="00805A39">
        <w:rPr>
          <w:rFonts w:ascii="Arial" w:hAnsi="Arial" w:cs="Arial"/>
          <w:lang w:val="id-ID"/>
        </w:rPr>
        <w:t>...............</w:t>
      </w:r>
      <w:r w:rsidR="00A5282F">
        <w:rPr>
          <w:rFonts w:ascii="Arial" w:hAnsi="Arial" w:cs="Arial"/>
          <w:lang w:val="id-ID"/>
        </w:rPr>
        <w:t>...</w:t>
      </w:r>
      <w:r w:rsidR="00E1603C" w:rsidRPr="00805A39">
        <w:rPr>
          <w:rFonts w:ascii="Arial" w:hAnsi="Arial" w:cs="Arial"/>
          <w:lang w:val="id-ID"/>
        </w:rPr>
        <w:t>......................</w:t>
      </w:r>
      <w:r w:rsidRPr="00805A39">
        <w:rPr>
          <w:rFonts w:ascii="Arial" w:hAnsi="Arial" w:cs="Arial"/>
          <w:lang w:val="id-ID"/>
        </w:rPr>
        <w:t>.....</w:t>
      </w:r>
      <w:r w:rsidR="00E1603C" w:rsidRPr="00805A39">
        <w:rPr>
          <w:rFonts w:ascii="Arial" w:hAnsi="Arial" w:cs="Arial"/>
          <w:lang w:val="id-ID"/>
        </w:rPr>
        <w:t>....</w:t>
      </w:r>
      <w:r w:rsidRPr="00805A39">
        <w:rPr>
          <w:rFonts w:ascii="Arial" w:hAnsi="Arial" w:cs="Arial"/>
          <w:lang w:val="id-ID"/>
        </w:rPr>
        <w:t>.</w:t>
      </w:r>
      <w:r w:rsidRPr="00805A39">
        <w:rPr>
          <w:rFonts w:ascii="Arial" w:hAnsi="Arial" w:cs="Arial"/>
          <w:lang w:val="id-ID"/>
        </w:rPr>
        <w:tab/>
      </w:r>
      <w:r w:rsidR="00095675">
        <w:rPr>
          <w:rFonts w:ascii="Arial" w:hAnsi="Arial" w:cs="Arial"/>
          <w:lang w:val="id-ID"/>
        </w:rPr>
        <w:t>53</w:t>
      </w:r>
    </w:p>
    <w:p w14:paraId="368792B8" w14:textId="77777777" w:rsidR="009C3BE1" w:rsidRPr="00D45F7A" w:rsidRDefault="009C3BE1" w:rsidP="00E82BA2">
      <w:pPr>
        <w:tabs>
          <w:tab w:val="left" w:pos="-720"/>
        </w:tabs>
        <w:spacing w:line="360" w:lineRule="auto"/>
        <w:ind w:left="-720"/>
        <w:rPr>
          <w:rFonts w:ascii="Arial" w:hAnsi="Arial" w:cs="Arial"/>
          <w:color w:val="FF0000"/>
        </w:rPr>
      </w:pPr>
    </w:p>
    <w:p w14:paraId="0219898C" w14:textId="77777777" w:rsidR="008A72EF" w:rsidRPr="00D45F7A" w:rsidRDefault="008A72EF">
      <w:pPr>
        <w:tabs>
          <w:tab w:val="left" w:pos="-720"/>
        </w:tabs>
        <w:spacing w:line="360" w:lineRule="auto"/>
        <w:ind w:left="-720"/>
        <w:rPr>
          <w:rFonts w:ascii="Arial" w:hAnsi="Arial" w:cs="Arial"/>
          <w:color w:val="FF0000"/>
        </w:rPr>
      </w:pPr>
    </w:p>
    <w:sectPr w:rsidR="008A72EF" w:rsidRPr="00D45F7A" w:rsidSect="00A528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40" w:right="1440" w:bottom="2880" w:left="1440" w:header="720" w:footer="1138" w:gutter="288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4DBE8" w14:textId="77777777" w:rsidR="001D68EF" w:rsidRPr="00CE5B4D" w:rsidRDefault="001D68EF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endnote>
  <w:endnote w:type="continuationSeparator" w:id="0">
    <w:p w14:paraId="4B119D2E" w14:textId="77777777" w:rsidR="001D68EF" w:rsidRPr="00CE5B4D" w:rsidRDefault="001D68EF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F9FB4" w14:textId="77777777" w:rsidR="00904B23" w:rsidRDefault="00904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7ED1D" w14:textId="77777777" w:rsidR="00904B23" w:rsidRDefault="00904B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4E5D1" w14:textId="77777777" w:rsidR="00904B23" w:rsidRDefault="00904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EEF79" w14:textId="77777777" w:rsidR="001D68EF" w:rsidRPr="00CE5B4D" w:rsidRDefault="001D68EF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footnote>
  <w:footnote w:type="continuationSeparator" w:id="0">
    <w:p w14:paraId="514A8157" w14:textId="77777777" w:rsidR="001D68EF" w:rsidRPr="00CE5B4D" w:rsidRDefault="001D68EF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675CE" w14:textId="77777777" w:rsidR="00904B23" w:rsidRDefault="00904B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79930"/>
      <w:docPartObj>
        <w:docPartGallery w:val="Page Numbers (Top of Page)"/>
        <w:docPartUnique/>
      </w:docPartObj>
    </w:sdtPr>
    <w:sdtContent>
      <w:p w14:paraId="246008D8" w14:textId="77777777" w:rsidR="00904B23" w:rsidRDefault="006C556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4B8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14:paraId="13400EA1" w14:textId="77777777" w:rsidR="00677892" w:rsidRPr="00BF242B" w:rsidRDefault="00677892" w:rsidP="0092467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03B82" w14:textId="77777777" w:rsidR="00904B23" w:rsidRDefault="00904B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E51F1"/>
    <w:multiLevelType w:val="hybridMultilevel"/>
    <w:tmpl w:val="E5FECD1E"/>
    <w:lvl w:ilvl="0" w:tplc="27008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43CA8"/>
    <w:multiLevelType w:val="hybridMultilevel"/>
    <w:tmpl w:val="A126E0DC"/>
    <w:lvl w:ilvl="0" w:tplc="357071A0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BC1C35"/>
    <w:multiLevelType w:val="hybridMultilevel"/>
    <w:tmpl w:val="6ABC39CE"/>
    <w:lvl w:ilvl="0" w:tplc="A3683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16332"/>
    <w:multiLevelType w:val="hybridMultilevel"/>
    <w:tmpl w:val="B87AD37C"/>
    <w:lvl w:ilvl="0" w:tplc="46CEE1EC">
      <w:start w:val="5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07F0A55"/>
    <w:multiLevelType w:val="hybridMultilevel"/>
    <w:tmpl w:val="B5FABEC2"/>
    <w:lvl w:ilvl="0" w:tplc="C4B26464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4FE7"/>
    <w:multiLevelType w:val="multilevel"/>
    <w:tmpl w:val="B896E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BA25AB"/>
    <w:multiLevelType w:val="hybridMultilevel"/>
    <w:tmpl w:val="3DF8C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E1F01"/>
    <w:multiLevelType w:val="hybridMultilevel"/>
    <w:tmpl w:val="296A509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C5152"/>
    <w:multiLevelType w:val="hybridMultilevel"/>
    <w:tmpl w:val="7AFC7D98"/>
    <w:lvl w:ilvl="0" w:tplc="D3C019D6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15A4266"/>
    <w:multiLevelType w:val="hybridMultilevel"/>
    <w:tmpl w:val="F1D86D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C5DAC"/>
    <w:multiLevelType w:val="hybridMultilevel"/>
    <w:tmpl w:val="F5E4E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A08C7"/>
    <w:multiLevelType w:val="hybridMultilevel"/>
    <w:tmpl w:val="E00A9B16"/>
    <w:lvl w:ilvl="0" w:tplc="25069FBE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1910C0"/>
    <w:multiLevelType w:val="hybridMultilevel"/>
    <w:tmpl w:val="8864D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D43DA"/>
    <w:multiLevelType w:val="hybridMultilevel"/>
    <w:tmpl w:val="2A926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138AD"/>
    <w:multiLevelType w:val="hybridMultilevel"/>
    <w:tmpl w:val="6CD23EBA"/>
    <w:lvl w:ilvl="0" w:tplc="04090005">
      <w:start w:val="1"/>
      <w:numFmt w:val="decimal"/>
      <w:pStyle w:val="Tabe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D6842FA8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33842"/>
    <w:multiLevelType w:val="hybridMultilevel"/>
    <w:tmpl w:val="D10A21E6"/>
    <w:lvl w:ilvl="0" w:tplc="C028757E">
      <w:start w:val="6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E312A27"/>
    <w:multiLevelType w:val="hybridMultilevel"/>
    <w:tmpl w:val="5A4EDE30"/>
    <w:lvl w:ilvl="0" w:tplc="6CD81BA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F0F7596"/>
    <w:multiLevelType w:val="multilevel"/>
    <w:tmpl w:val="8982C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8" w15:restartNumberingAfterBreak="0">
    <w:nsid w:val="3F7F3A95"/>
    <w:multiLevelType w:val="multilevel"/>
    <w:tmpl w:val="C952E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9" w15:restartNumberingAfterBreak="0">
    <w:nsid w:val="40873975"/>
    <w:multiLevelType w:val="hybridMultilevel"/>
    <w:tmpl w:val="36966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200FE"/>
    <w:multiLevelType w:val="hybridMultilevel"/>
    <w:tmpl w:val="E9701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76"/>
    <w:multiLevelType w:val="hybridMultilevel"/>
    <w:tmpl w:val="8638A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35555"/>
    <w:multiLevelType w:val="hybridMultilevel"/>
    <w:tmpl w:val="E1A6437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C83C1A"/>
    <w:multiLevelType w:val="hybridMultilevel"/>
    <w:tmpl w:val="A5A057A4"/>
    <w:lvl w:ilvl="0" w:tplc="F67CB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7735269"/>
    <w:multiLevelType w:val="hybridMultilevel"/>
    <w:tmpl w:val="FCDE6AFE"/>
    <w:lvl w:ilvl="0" w:tplc="B7583296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4C064B3B"/>
    <w:multiLevelType w:val="hybridMultilevel"/>
    <w:tmpl w:val="67A0F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43A0"/>
    <w:multiLevelType w:val="hybridMultilevel"/>
    <w:tmpl w:val="F782CB6A"/>
    <w:lvl w:ilvl="0" w:tplc="4A7CC76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5FCC6FAD"/>
    <w:multiLevelType w:val="hybridMultilevel"/>
    <w:tmpl w:val="8264B9C0"/>
    <w:lvl w:ilvl="0" w:tplc="91A28ABC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hint="default"/>
      </w:rPr>
    </w:lvl>
    <w:lvl w:ilvl="1" w:tplc="C20256D2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hint="default"/>
      </w:rPr>
    </w:lvl>
    <w:lvl w:ilvl="2" w:tplc="59FC7C76">
      <w:start w:val="1"/>
      <w:numFmt w:val="bullet"/>
      <w:lvlText w:val=""/>
      <w:lvlJc w:val="left"/>
      <w:pPr>
        <w:tabs>
          <w:tab w:val="num" w:pos="2398"/>
        </w:tabs>
        <w:ind w:left="2398" w:hanging="360"/>
      </w:pPr>
      <w:rPr>
        <w:rFonts w:ascii="Symbol" w:hAnsi="Symbol" w:hint="default"/>
        <w:sz w:val="16"/>
        <w:szCs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28" w15:restartNumberingAfterBreak="0">
    <w:nsid w:val="66EA6EA8"/>
    <w:multiLevelType w:val="hybridMultilevel"/>
    <w:tmpl w:val="692E8618"/>
    <w:lvl w:ilvl="0" w:tplc="64B27B6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9C32794"/>
    <w:multiLevelType w:val="multilevel"/>
    <w:tmpl w:val="B7D4D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A4824AF"/>
    <w:multiLevelType w:val="hybridMultilevel"/>
    <w:tmpl w:val="2E4A5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04568"/>
    <w:multiLevelType w:val="hybridMultilevel"/>
    <w:tmpl w:val="DC3A1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5B100F"/>
    <w:multiLevelType w:val="hybridMultilevel"/>
    <w:tmpl w:val="9282FA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75662B"/>
    <w:multiLevelType w:val="hybridMultilevel"/>
    <w:tmpl w:val="AA6A4B1E"/>
    <w:lvl w:ilvl="0" w:tplc="D0C0D87C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1C721E3"/>
    <w:multiLevelType w:val="hybridMultilevel"/>
    <w:tmpl w:val="5782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4094C5D"/>
    <w:multiLevelType w:val="singleLevel"/>
    <w:tmpl w:val="505EA94C"/>
    <w:lvl w:ilvl="0">
      <w:start w:val="1"/>
      <w:numFmt w:val="decimal"/>
      <w:lvlText w:val="%1."/>
      <w:legacy w:legacy="1" w:legacySpace="0" w:legacyIndent="446"/>
      <w:lvlJc w:val="left"/>
      <w:rPr>
        <w:rFonts w:ascii="Times New Roman" w:eastAsia="Times New Roman" w:hAnsi="Times New Roman" w:cs="Times New Roman"/>
      </w:rPr>
    </w:lvl>
  </w:abstractNum>
  <w:abstractNum w:abstractNumId="36" w15:restartNumberingAfterBreak="0">
    <w:nsid w:val="769E6B58"/>
    <w:multiLevelType w:val="multilevel"/>
    <w:tmpl w:val="A328A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8F35DE3"/>
    <w:multiLevelType w:val="hybridMultilevel"/>
    <w:tmpl w:val="AA3A245A"/>
    <w:lvl w:ilvl="0" w:tplc="5CBE3D14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 w15:restartNumberingAfterBreak="0">
    <w:nsid w:val="7978356E"/>
    <w:multiLevelType w:val="multilevel"/>
    <w:tmpl w:val="D766F0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B1F2F45"/>
    <w:multiLevelType w:val="hybridMultilevel"/>
    <w:tmpl w:val="2968C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178323">
    <w:abstractNumId w:val="14"/>
  </w:num>
  <w:num w:numId="2" w16cid:durableId="291790354">
    <w:abstractNumId w:val="18"/>
  </w:num>
  <w:num w:numId="3" w16cid:durableId="1697073951">
    <w:abstractNumId w:val="29"/>
  </w:num>
  <w:num w:numId="4" w16cid:durableId="557396962">
    <w:abstractNumId w:val="2"/>
  </w:num>
  <w:num w:numId="5" w16cid:durableId="74284040">
    <w:abstractNumId w:val="5"/>
  </w:num>
  <w:num w:numId="6" w16cid:durableId="1009023133">
    <w:abstractNumId w:val="17"/>
  </w:num>
  <w:num w:numId="7" w16cid:durableId="1471245772">
    <w:abstractNumId w:val="12"/>
  </w:num>
  <w:num w:numId="8" w16cid:durableId="163977114">
    <w:abstractNumId w:val="4"/>
  </w:num>
  <w:num w:numId="9" w16cid:durableId="973101062">
    <w:abstractNumId w:val="8"/>
  </w:num>
  <w:num w:numId="10" w16cid:durableId="2001495663">
    <w:abstractNumId w:val="28"/>
  </w:num>
  <w:num w:numId="11" w16cid:durableId="1425682560">
    <w:abstractNumId w:val="33"/>
  </w:num>
  <w:num w:numId="12" w16cid:durableId="1029140641">
    <w:abstractNumId w:val="9"/>
  </w:num>
  <w:num w:numId="13" w16cid:durableId="837381598">
    <w:abstractNumId w:val="1"/>
  </w:num>
  <w:num w:numId="14" w16cid:durableId="180163536">
    <w:abstractNumId w:val="3"/>
  </w:num>
  <w:num w:numId="15" w16cid:durableId="1534805667">
    <w:abstractNumId w:val="15"/>
  </w:num>
  <w:num w:numId="16" w16cid:durableId="811412646">
    <w:abstractNumId w:val="7"/>
  </w:num>
  <w:num w:numId="17" w16cid:durableId="259728940">
    <w:abstractNumId w:val="23"/>
  </w:num>
  <w:num w:numId="18" w16cid:durableId="1559854371">
    <w:abstractNumId w:val="6"/>
  </w:num>
  <w:num w:numId="19" w16cid:durableId="85730375">
    <w:abstractNumId w:val="16"/>
  </w:num>
  <w:num w:numId="20" w16cid:durableId="485248321">
    <w:abstractNumId w:val="24"/>
  </w:num>
  <w:num w:numId="21" w16cid:durableId="1324823079">
    <w:abstractNumId w:val="37"/>
  </w:num>
  <w:num w:numId="22" w16cid:durableId="826094450">
    <w:abstractNumId w:val="38"/>
  </w:num>
  <w:num w:numId="23" w16cid:durableId="2065251100">
    <w:abstractNumId w:val="0"/>
  </w:num>
  <w:num w:numId="24" w16cid:durableId="198398386">
    <w:abstractNumId w:val="11"/>
  </w:num>
  <w:num w:numId="25" w16cid:durableId="418334219">
    <w:abstractNumId w:val="34"/>
  </w:num>
  <w:num w:numId="26" w16cid:durableId="157308478">
    <w:abstractNumId w:val="22"/>
  </w:num>
  <w:num w:numId="27" w16cid:durableId="707029823">
    <w:abstractNumId w:val="31"/>
  </w:num>
  <w:num w:numId="28" w16cid:durableId="845218625">
    <w:abstractNumId w:val="35"/>
  </w:num>
  <w:num w:numId="29" w16cid:durableId="565841783">
    <w:abstractNumId w:val="36"/>
  </w:num>
  <w:num w:numId="30" w16cid:durableId="555437225">
    <w:abstractNumId w:val="27"/>
  </w:num>
  <w:num w:numId="31" w16cid:durableId="1306861886">
    <w:abstractNumId w:val="21"/>
  </w:num>
  <w:num w:numId="32" w16cid:durableId="1578515636">
    <w:abstractNumId w:val="39"/>
  </w:num>
  <w:num w:numId="33" w16cid:durableId="463081620">
    <w:abstractNumId w:val="30"/>
  </w:num>
  <w:num w:numId="34" w16cid:durableId="543521183">
    <w:abstractNumId w:val="26"/>
  </w:num>
  <w:num w:numId="35" w16cid:durableId="907807911">
    <w:abstractNumId w:val="32"/>
  </w:num>
  <w:num w:numId="36" w16cid:durableId="370348432">
    <w:abstractNumId w:val="13"/>
  </w:num>
  <w:num w:numId="37" w16cid:durableId="1218277737">
    <w:abstractNumId w:val="10"/>
  </w:num>
  <w:num w:numId="38" w16cid:durableId="713119141">
    <w:abstractNumId w:val="20"/>
  </w:num>
  <w:num w:numId="39" w16cid:durableId="1412655037">
    <w:abstractNumId w:val="19"/>
  </w:num>
  <w:num w:numId="40" w16cid:durableId="476922851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BDB"/>
    <w:rsid w:val="00002FD5"/>
    <w:rsid w:val="00003DD7"/>
    <w:rsid w:val="000054C7"/>
    <w:rsid w:val="0000609C"/>
    <w:rsid w:val="00012772"/>
    <w:rsid w:val="00014A4B"/>
    <w:rsid w:val="000163A8"/>
    <w:rsid w:val="0002356F"/>
    <w:rsid w:val="00027114"/>
    <w:rsid w:val="00035232"/>
    <w:rsid w:val="000356AB"/>
    <w:rsid w:val="000359C2"/>
    <w:rsid w:val="00035EC4"/>
    <w:rsid w:val="00037E57"/>
    <w:rsid w:val="000444B8"/>
    <w:rsid w:val="000450B6"/>
    <w:rsid w:val="000474AD"/>
    <w:rsid w:val="00060811"/>
    <w:rsid w:val="00060D2D"/>
    <w:rsid w:val="0006262A"/>
    <w:rsid w:val="000707F9"/>
    <w:rsid w:val="00071930"/>
    <w:rsid w:val="000746F5"/>
    <w:rsid w:val="00074BAD"/>
    <w:rsid w:val="00080E78"/>
    <w:rsid w:val="000831FB"/>
    <w:rsid w:val="00083387"/>
    <w:rsid w:val="000942EF"/>
    <w:rsid w:val="00095675"/>
    <w:rsid w:val="000977F9"/>
    <w:rsid w:val="00097BDF"/>
    <w:rsid w:val="000A2A34"/>
    <w:rsid w:val="000A2E05"/>
    <w:rsid w:val="000A5B89"/>
    <w:rsid w:val="000A6B4B"/>
    <w:rsid w:val="000B05F3"/>
    <w:rsid w:val="000B197E"/>
    <w:rsid w:val="000B31EC"/>
    <w:rsid w:val="000C0C18"/>
    <w:rsid w:val="000D02DB"/>
    <w:rsid w:val="000D2821"/>
    <w:rsid w:val="000D71EC"/>
    <w:rsid w:val="000E0735"/>
    <w:rsid w:val="000E4B1C"/>
    <w:rsid w:val="000F0A03"/>
    <w:rsid w:val="000F0C40"/>
    <w:rsid w:val="000F104A"/>
    <w:rsid w:val="000F5268"/>
    <w:rsid w:val="000F55D2"/>
    <w:rsid w:val="000F578D"/>
    <w:rsid w:val="00101E90"/>
    <w:rsid w:val="00104DDC"/>
    <w:rsid w:val="001057D1"/>
    <w:rsid w:val="001110D6"/>
    <w:rsid w:val="00113E6C"/>
    <w:rsid w:val="00115623"/>
    <w:rsid w:val="00117286"/>
    <w:rsid w:val="00126BFD"/>
    <w:rsid w:val="001306B4"/>
    <w:rsid w:val="00131820"/>
    <w:rsid w:val="00133171"/>
    <w:rsid w:val="00133EC1"/>
    <w:rsid w:val="00136449"/>
    <w:rsid w:val="00136BE1"/>
    <w:rsid w:val="0014054D"/>
    <w:rsid w:val="00142F8D"/>
    <w:rsid w:val="001467C1"/>
    <w:rsid w:val="00151251"/>
    <w:rsid w:val="00151A89"/>
    <w:rsid w:val="00153216"/>
    <w:rsid w:val="00153C1B"/>
    <w:rsid w:val="00157E7B"/>
    <w:rsid w:val="001611B3"/>
    <w:rsid w:val="00162DA9"/>
    <w:rsid w:val="001731A3"/>
    <w:rsid w:val="001738F0"/>
    <w:rsid w:val="001753DC"/>
    <w:rsid w:val="0018446C"/>
    <w:rsid w:val="00186836"/>
    <w:rsid w:val="00193190"/>
    <w:rsid w:val="00195C98"/>
    <w:rsid w:val="001A0A68"/>
    <w:rsid w:val="001A0F7C"/>
    <w:rsid w:val="001A377B"/>
    <w:rsid w:val="001A4AAA"/>
    <w:rsid w:val="001A7710"/>
    <w:rsid w:val="001A7C9C"/>
    <w:rsid w:val="001B0A1C"/>
    <w:rsid w:val="001B2DDB"/>
    <w:rsid w:val="001B45D1"/>
    <w:rsid w:val="001B6306"/>
    <w:rsid w:val="001C0869"/>
    <w:rsid w:val="001C0B69"/>
    <w:rsid w:val="001C2766"/>
    <w:rsid w:val="001C39C2"/>
    <w:rsid w:val="001C6B74"/>
    <w:rsid w:val="001C74AF"/>
    <w:rsid w:val="001D038B"/>
    <w:rsid w:val="001D1900"/>
    <w:rsid w:val="001D26DA"/>
    <w:rsid w:val="001D5CAA"/>
    <w:rsid w:val="001D5D10"/>
    <w:rsid w:val="001D68EF"/>
    <w:rsid w:val="001E1357"/>
    <w:rsid w:val="001E19FB"/>
    <w:rsid w:val="001E3C06"/>
    <w:rsid w:val="001E583E"/>
    <w:rsid w:val="001E64D0"/>
    <w:rsid w:val="001F0E4D"/>
    <w:rsid w:val="001F3630"/>
    <w:rsid w:val="001F3FD8"/>
    <w:rsid w:val="001F5E20"/>
    <w:rsid w:val="001F5E90"/>
    <w:rsid w:val="00225015"/>
    <w:rsid w:val="0023033C"/>
    <w:rsid w:val="0023158E"/>
    <w:rsid w:val="00235CB9"/>
    <w:rsid w:val="002413A7"/>
    <w:rsid w:val="00244602"/>
    <w:rsid w:val="00247087"/>
    <w:rsid w:val="00252867"/>
    <w:rsid w:val="002539FB"/>
    <w:rsid w:val="00260847"/>
    <w:rsid w:val="00260A85"/>
    <w:rsid w:val="0027182C"/>
    <w:rsid w:val="00276120"/>
    <w:rsid w:val="00277EAC"/>
    <w:rsid w:val="002809F3"/>
    <w:rsid w:val="00280DE9"/>
    <w:rsid w:val="00280FCC"/>
    <w:rsid w:val="002848F7"/>
    <w:rsid w:val="002855E0"/>
    <w:rsid w:val="00286069"/>
    <w:rsid w:val="002872E0"/>
    <w:rsid w:val="002A0D0B"/>
    <w:rsid w:val="002A19CE"/>
    <w:rsid w:val="002A3B5A"/>
    <w:rsid w:val="002A528E"/>
    <w:rsid w:val="002A6E4D"/>
    <w:rsid w:val="002A78B1"/>
    <w:rsid w:val="002B1170"/>
    <w:rsid w:val="002B784A"/>
    <w:rsid w:val="002C0073"/>
    <w:rsid w:val="002C3098"/>
    <w:rsid w:val="002C656D"/>
    <w:rsid w:val="002D3B76"/>
    <w:rsid w:val="002D6C1E"/>
    <w:rsid w:val="002E0B19"/>
    <w:rsid w:val="002E1183"/>
    <w:rsid w:val="002E7604"/>
    <w:rsid w:val="002F468E"/>
    <w:rsid w:val="0030231B"/>
    <w:rsid w:val="00302D8F"/>
    <w:rsid w:val="0030404F"/>
    <w:rsid w:val="003040CA"/>
    <w:rsid w:val="00304287"/>
    <w:rsid w:val="00304B96"/>
    <w:rsid w:val="00305FA8"/>
    <w:rsid w:val="0030726B"/>
    <w:rsid w:val="00307E5C"/>
    <w:rsid w:val="0031049F"/>
    <w:rsid w:val="003151B3"/>
    <w:rsid w:val="00320C9F"/>
    <w:rsid w:val="00330272"/>
    <w:rsid w:val="003329AA"/>
    <w:rsid w:val="00333419"/>
    <w:rsid w:val="003354EF"/>
    <w:rsid w:val="00335848"/>
    <w:rsid w:val="00336501"/>
    <w:rsid w:val="00342308"/>
    <w:rsid w:val="003440F9"/>
    <w:rsid w:val="00344F45"/>
    <w:rsid w:val="003468D9"/>
    <w:rsid w:val="00351957"/>
    <w:rsid w:val="0035291E"/>
    <w:rsid w:val="00352F53"/>
    <w:rsid w:val="0035619B"/>
    <w:rsid w:val="003563DF"/>
    <w:rsid w:val="00360464"/>
    <w:rsid w:val="003632D1"/>
    <w:rsid w:val="00365B76"/>
    <w:rsid w:val="00367BD5"/>
    <w:rsid w:val="00370B89"/>
    <w:rsid w:val="003750CF"/>
    <w:rsid w:val="003771EE"/>
    <w:rsid w:val="0037739C"/>
    <w:rsid w:val="003800C8"/>
    <w:rsid w:val="003854C0"/>
    <w:rsid w:val="00386014"/>
    <w:rsid w:val="00390B38"/>
    <w:rsid w:val="00394A03"/>
    <w:rsid w:val="003970B8"/>
    <w:rsid w:val="003A1D30"/>
    <w:rsid w:val="003A36DA"/>
    <w:rsid w:val="003A66AB"/>
    <w:rsid w:val="003A7283"/>
    <w:rsid w:val="003B00A9"/>
    <w:rsid w:val="003B03B9"/>
    <w:rsid w:val="003B4B38"/>
    <w:rsid w:val="003B5CFB"/>
    <w:rsid w:val="003C107F"/>
    <w:rsid w:val="003C10FB"/>
    <w:rsid w:val="003C31D3"/>
    <w:rsid w:val="003C384F"/>
    <w:rsid w:val="003C43F0"/>
    <w:rsid w:val="003C4F54"/>
    <w:rsid w:val="003C7032"/>
    <w:rsid w:val="003D363C"/>
    <w:rsid w:val="003D52E8"/>
    <w:rsid w:val="003D6710"/>
    <w:rsid w:val="003D788B"/>
    <w:rsid w:val="003F2C44"/>
    <w:rsid w:val="003F3133"/>
    <w:rsid w:val="003F3ADA"/>
    <w:rsid w:val="003F4CB1"/>
    <w:rsid w:val="003F5E95"/>
    <w:rsid w:val="004006CB"/>
    <w:rsid w:val="0040185E"/>
    <w:rsid w:val="00401B38"/>
    <w:rsid w:val="00406BA1"/>
    <w:rsid w:val="00407B69"/>
    <w:rsid w:val="00407D0A"/>
    <w:rsid w:val="004148DC"/>
    <w:rsid w:val="004152CA"/>
    <w:rsid w:val="00416ABF"/>
    <w:rsid w:val="004202C6"/>
    <w:rsid w:val="00420ACF"/>
    <w:rsid w:val="00420C27"/>
    <w:rsid w:val="00424AF8"/>
    <w:rsid w:val="00425438"/>
    <w:rsid w:val="0042587E"/>
    <w:rsid w:val="004279E5"/>
    <w:rsid w:val="00427E95"/>
    <w:rsid w:val="00431165"/>
    <w:rsid w:val="00433A1B"/>
    <w:rsid w:val="004350A6"/>
    <w:rsid w:val="00435A2A"/>
    <w:rsid w:val="00442E84"/>
    <w:rsid w:val="004464F0"/>
    <w:rsid w:val="00446B52"/>
    <w:rsid w:val="00447628"/>
    <w:rsid w:val="00453C23"/>
    <w:rsid w:val="00453DE9"/>
    <w:rsid w:val="004549AD"/>
    <w:rsid w:val="00455AFE"/>
    <w:rsid w:val="004562B5"/>
    <w:rsid w:val="00456B7E"/>
    <w:rsid w:val="00461016"/>
    <w:rsid w:val="004623F4"/>
    <w:rsid w:val="00465B2C"/>
    <w:rsid w:val="004710FD"/>
    <w:rsid w:val="00474E6E"/>
    <w:rsid w:val="00476412"/>
    <w:rsid w:val="00476B85"/>
    <w:rsid w:val="00477E0B"/>
    <w:rsid w:val="004803D3"/>
    <w:rsid w:val="004820EF"/>
    <w:rsid w:val="00482EAC"/>
    <w:rsid w:val="00484F22"/>
    <w:rsid w:val="00487681"/>
    <w:rsid w:val="00490511"/>
    <w:rsid w:val="004938B1"/>
    <w:rsid w:val="00494A25"/>
    <w:rsid w:val="00495287"/>
    <w:rsid w:val="004B37F0"/>
    <w:rsid w:val="004C1E5C"/>
    <w:rsid w:val="004C6697"/>
    <w:rsid w:val="004C7019"/>
    <w:rsid w:val="004C7535"/>
    <w:rsid w:val="004C7BB0"/>
    <w:rsid w:val="004D065F"/>
    <w:rsid w:val="004D2BC1"/>
    <w:rsid w:val="004D518A"/>
    <w:rsid w:val="004E053E"/>
    <w:rsid w:val="004E135E"/>
    <w:rsid w:val="004E342B"/>
    <w:rsid w:val="004E59B5"/>
    <w:rsid w:val="004F1EB5"/>
    <w:rsid w:val="004F7153"/>
    <w:rsid w:val="00500AB1"/>
    <w:rsid w:val="0050166C"/>
    <w:rsid w:val="00501D9E"/>
    <w:rsid w:val="00505C0E"/>
    <w:rsid w:val="005118B8"/>
    <w:rsid w:val="00511EB2"/>
    <w:rsid w:val="00515A14"/>
    <w:rsid w:val="00520937"/>
    <w:rsid w:val="00524D65"/>
    <w:rsid w:val="00525D6B"/>
    <w:rsid w:val="00530A93"/>
    <w:rsid w:val="00531CDD"/>
    <w:rsid w:val="00536A66"/>
    <w:rsid w:val="00540EC8"/>
    <w:rsid w:val="005433AE"/>
    <w:rsid w:val="00545245"/>
    <w:rsid w:val="00547155"/>
    <w:rsid w:val="00551ADB"/>
    <w:rsid w:val="00552450"/>
    <w:rsid w:val="005576D2"/>
    <w:rsid w:val="00560C8C"/>
    <w:rsid w:val="00562181"/>
    <w:rsid w:val="0056318E"/>
    <w:rsid w:val="00566D60"/>
    <w:rsid w:val="005704EA"/>
    <w:rsid w:val="00570552"/>
    <w:rsid w:val="0057349F"/>
    <w:rsid w:val="00573893"/>
    <w:rsid w:val="00576AC2"/>
    <w:rsid w:val="00580E86"/>
    <w:rsid w:val="005828D0"/>
    <w:rsid w:val="00584F19"/>
    <w:rsid w:val="00586DDD"/>
    <w:rsid w:val="00587DA5"/>
    <w:rsid w:val="00593EC9"/>
    <w:rsid w:val="00594217"/>
    <w:rsid w:val="00595208"/>
    <w:rsid w:val="005A303D"/>
    <w:rsid w:val="005A3465"/>
    <w:rsid w:val="005A346D"/>
    <w:rsid w:val="005A6417"/>
    <w:rsid w:val="005A73EC"/>
    <w:rsid w:val="005B0CCB"/>
    <w:rsid w:val="005B4B52"/>
    <w:rsid w:val="005B59F6"/>
    <w:rsid w:val="005C39B7"/>
    <w:rsid w:val="005C4DF3"/>
    <w:rsid w:val="005C72C7"/>
    <w:rsid w:val="005C7558"/>
    <w:rsid w:val="005D0DF4"/>
    <w:rsid w:val="005D2443"/>
    <w:rsid w:val="005D416D"/>
    <w:rsid w:val="005D4A2E"/>
    <w:rsid w:val="005D6271"/>
    <w:rsid w:val="005E1A51"/>
    <w:rsid w:val="005E3F46"/>
    <w:rsid w:val="005E7CC3"/>
    <w:rsid w:val="005F0288"/>
    <w:rsid w:val="005F06C2"/>
    <w:rsid w:val="005F08CC"/>
    <w:rsid w:val="006013CE"/>
    <w:rsid w:val="00604753"/>
    <w:rsid w:val="00606AEB"/>
    <w:rsid w:val="006071FF"/>
    <w:rsid w:val="006102B3"/>
    <w:rsid w:val="006159D5"/>
    <w:rsid w:val="00615BCE"/>
    <w:rsid w:val="00615D31"/>
    <w:rsid w:val="0062037A"/>
    <w:rsid w:val="00620DE7"/>
    <w:rsid w:val="006278F2"/>
    <w:rsid w:val="0063571C"/>
    <w:rsid w:val="00637592"/>
    <w:rsid w:val="00640352"/>
    <w:rsid w:val="0064368A"/>
    <w:rsid w:val="00643B01"/>
    <w:rsid w:val="00645B28"/>
    <w:rsid w:val="006471FD"/>
    <w:rsid w:val="0065235A"/>
    <w:rsid w:val="0065245D"/>
    <w:rsid w:val="00652A54"/>
    <w:rsid w:val="00652CAA"/>
    <w:rsid w:val="00653810"/>
    <w:rsid w:val="006545A1"/>
    <w:rsid w:val="0065556D"/>
    <w:rsid w:val="00656C07"/>
    <w:rsid w:val="006575DD"/>
    <w:rsid w:val="006609F6"/>
    <w:rsid w:val="00662234"/>
    <w:rsid w:val="00667FAF"/>
    <w:rsid w:val="00671766"/>
    <w:rsid w:val="006731CA"/>
    <w:rsid w:val="00673C0B"/>
    <w:rsid w:val="0067414C"/>
    <w:rsid w:val="006752DD"/>
    <w:rsid w:val="00675B29"/>
    <w:rsid w:val="00676B0A"/>
    <w:rsid w:val="00677892"/>
    <w:rsid w:val="006805AE"/>
    <w:rsid w:val="0068107F"/>
    <w:rsid w:val="00681743"/>
    <w:rsid w:val="0068243A"/>
    <w:rsid w:val="00686501"/>
    <w:rsid w:val="00690684"/>
    <w:rsid w:val="00690F92"/>
    <w:rsid w:val="00691F94"/>
    <w:rsid w:val="00692597"/>
    <w:rsid w:val="006935F2"/>
    <w:rsid w:val="00696905"/>
    <w:rsid w:val="00697373"/>
    <w:rsid w:val="00697F5C"/>
    <w:rsid w:val="006A476F"/>
    <w:rsid w:val="006B0580"/>
    <w:rsid w:val="006B0FFD"/>
    <w:rsid w:val="006B2462"/>
    <w:rsid w:val="006B5644"/>
    <w:rsid w:val="006B6AEB"/>
    <w:rsid w:val="006C09A1"/>
    <w:rsid w:val="006C143A"/>
    <w:rsid w:val="006C16C3"/>
    <w:rsid w:val="006C556E"/>
    <w:rsid w:val="006D0E3F"/>
    <w:rsid w:val="006D140E"/>
    <w:rsid w:val="006D15E3"/>
    <w:rsid w:val="006D2BF2"/>
    <w:rsid w:val="006D4BBB"/>
    <w:rsid w:val="006E3B72"/>
    <w:rsid w:val="006E4DFB"/>
    <w:rsid w:val="006E556A"/>
    <w:rsid w:val="006E5FB7"/>
    <w:rsid w:val="006F1490"/>
    <w:rsid w:val="0070088B"/>
    <w:rsid w:val="0070459D"/>
    <w:rsid w:val="00704711"/>
    <w:rsid w:val="00706477"/>
    <w:rsid w:val="00707295"/>
    <w:rsid w:val="00713C42"/>
    <w:rsid w:val="00714712"/>
    <w:rsid w:val="00715922"/>
    <w:rsid w:val="00717EFB"/>
    <w:rsid w:val="00725975"/>
    <w:rsid w:val="00726289"/>
    <w:rsid w:val="007278AA"/>
    <w:rsid w:val="00731B8D"/>
    <w:rsid w:val="00734A88"/>
    <w:rsid w:val="0073590A"/>
    <w:rsid w:val="007376CC"/>
    <w:rsid w:val="00740B09"/>
    <w:rsid w:val="00741168"/>
    <w:rsid w:val="00745FD7"/>
    <w:rsid w:val="00746E18"/>
    <w:rsid w:val="00747A29"/>
    <w:rsid w:val="00755124"/>
    <w:rsid w:val="0075514F"/>
    <w:rsid w:val="00757479"/>
    <w:rsid w:val="00764BAD"/>
    <w:rsid w:val="00764BB1"/>
    <w:rsid w:val="0076668F"/>
    <w:rsid w:val="007700B3"/>
    <w:rsid w:val="0077269D"/>
    <w:rsid w:val="00774B9A"/>
    <w:rsid w:val="00775F7A"/>
    <w:rsid w:val="00776154"/>
    <w:rsid w:val="007772B5"/>
    <w:rsid w:val="00777F07"/>
    <w:rsid w:val="007831EE"/>
    <w:rsid w:val="00785BA7"/>
    <w:rsid w:val="007860A5"/>
    <w:rsid w:val="0079214D"/>
    <w:rsid w:val="00794B80"/>
    <w:rsid w:val="007964B7"/>
    <w:rsid w:val="007A6B7E"/>
    <w:rsid w:val="007A721C"/>
    <w:rsid w:val="007A7C4B"/>
    <w:rsid w:val="007B2B2E"/>
    <w:rsid w:val="007C6478"/>
    <w:rsid w:val="007D09D1"/>
    <w:rsid w:val="007D1B8D"/>
    <w:rsid w:val="007D3A96"/>
    <w:rsid w:val="007D435E"/>
    <w:rsid w:val="007D5238"/>
    <w:rsid w:val="007D5FE2"/>
    <w:rsid w:val="007D7527"/>
    <w:rsid w:val="007E07BC"/>
    <w:rsid w:val="007E158C"/>
    <w:rsid w:val="007E22D4"/>
    <w:rsid w:val="007E5E49"/>
    <w:rsid w:val="007E6397"/>
    <w:rsid w:val="007E6504"/>
    <w:rsid w:val="007E7344"/>
    <w:rsid w:val="007F29B7"/>
    <w:rsid w:val="007F630C"/>
    <w:rsid w:val="00804529"/>
    <w:rsid w:val="00804C56"/>
    <w:rsid w:val="00805044"/>
    <w:rsid w:val="008050ED"/>
    <w:rsid w:val="00805A39"/>
    <w:rsid w:val="00805EFB"/>
    <w:rsid w:val="008112B6"/>
    <w:rsid w:val="008161D8"/>
    <w:rsid w:val="00817115"/>
    <w:rsid w:val="008171D9"/>
    <w:rsid w:val="00825FE2"/>
    <w:rsid w:val="00826C12"/>
    <w:rsid w:val="00832026"/>
    <w:rsid w:val="008325C4"/>
    <w:rsid w:val="00833F3B"/>
    <w:rsid w:val="00837FE6"/>
    <w:rsid w:val="0084094F"/>
    <w:rsid w:val="00845FB4"/>
    <w:rsid w:val="00846530"/>
    <w:rsid w:val="00852121"/>
    <w:rsid w:val="008571DF"/>
    <w:rsid w:val="008629CC"/>
    <w:rsid w:val="0086674B"/>
    <w:rsid w:val="00867D0D"/>
    <w:rsid w:val="00870AF8"/>
    <w:rsid w:val="00872083"/>
    <w:rsid w:val="00880364"/>
    <w:rsid w:val="008874D7"/>
    <w:rsid w:val="008921BA"/>
    <w:rsid w:val="00895C67"/>
    <w:rsid w:val="00895EAB"/>
    <w:rsid w:val="008A102D"/>
    <w:rsid w:val="008A1CEE"/>
    <w:rsid w:val="008A72EF"/>
    <w:rsid w:val="008B00A1"/>
    <w:rsid w:val="008B0E46"/>
    <w:rsid w:val="008B45AD"/>
    <w:rsid w:val="008B46FF"/>
    <w:rsid w:val="008B7C2B"/>
    <w:rsid w:val="008C1434"/>
    <w:rsid w:val="008C2518"/>
    <w:rsid w:val="008C3DDF"/>
    <w:rsid w:val="008C6C2C"/>
    <w:rsid w:val="008D0DD0"/>
    <w:rsid w:val="008D24E9"/>
    <w:rsid w:val="008D320D"/>
    <w:rsid w:val="008D6CA0"/>
    <w:rsid w:val="008D7199"/>
    <w:rsid w:val="008E3AFA"/>
    <w:rsid w:val="008E4FB2"/>
    <w:rsid w:val="008E514C"/>
    <w:rsid w:val="008E7339"/>
    <w:rsid w:val="008F036C"/>
    <w:rsid w:val="008F2730"/>
    <w:rsid w:val="008F345C"/>
    <w:rsid w:val="008F3B09"/>
    <w:rsid w:val="008F6102"/>
    <w:rsid w:val="0090080D"/>
    <w:rsid w:val="00900D42"/>
    <w:rsid w:val="009012ED"/>
    <w:rsid w:val="00904B23"/>
    <w:rsid w:val="009052FB"/>
    <w:rsid w:val="00907222"/>
    <w:rsid w:val="00910548"/>
    <w:rsid w:val="00910995"/>
    <w:rsid w:val="009110AA"/>
    <w:rsid w:val="0091543A"/>
    <w:rsid w:val="009168F4"/>
    <w:rsid w:val="00916D9B"/>
    <w:rsid w:val="00921669"/>
    <w:rsid w:val="009221E3"/>
    <w:rsid w:val="00924676"/>
    <w:rsid w:val="009261B4"/>
    <w:rsid w:val="009272D4"/>
    <w:rsid w:val="00934351"/>
    <w:rsid w:val="0093483C"/>
    <w:rsid w:val="009368EB"/>
    <w:rsid w:val="00947014"/>
    <w:rsid w:val="009547AE"/>
    <w:rsid w:val="00956240"/>
    <w:rsid w:val="0095663F"/>
    <w:rsid w:val="009576E7"/>
    <w:rsid w:val="00960D55"/>
    <w:rsid w:val="009620F6"/>
    <w:rsid w:val="00962557"/>
    <w:rsid w:val="009627D4"/>
    <w:rsid w:val="00965D5E"/>
    <w:rsid w:val="00965EF3"/>
    <w:rsid w:val="00977403"/>
    <w:rsid w:val="009824D2"/>
    <w:rsid w:val="00982CA3"/>
    <w:rsid w:val="00984018"/>
    <w:rsid w:val="00990597"/>
    <w:rsid w:val="00992247"/>
    <w:rsid w:val="009930DB"/>
    <w:rsid w:val="0099362F"/>
    <w:rsid w:val="00994CF1"/>
    <w:rsid w:val="0099606B"/>
    <w:rsid w:val="00996BFE"/>
    <w:rsid w:val="009A0A23"/>
    <w:rsid w:val="009A3B0C"/>
    <w:rsid w:val="009A580B"/>
    <w:rsid w:val="009A62F6"/>
    <w:rsid w:val="009A78BA"/>
    <w:rsid w:val="009B3409"/>
    <w:rsid w:val="009B58CD"/>
    <w:rsid w:val="009B6135"/>
    <w:rsid w:val="009B72E1"/>
    <w:rsid w:val="009C3028"/>
    <w:rsid w:val="009C3BE1"/>
    <w:rsid w:val="009C5DD4"/>
    <w:rsid w:val="009D0428"/>
    <w:rsid w:val="009D1558"/>
    <w:rsid w:val="009D27BB"/>
    <w:rsid w:val="009D2FEB"/>
    <w:rsid w:val="009D352E"/>
    <w:rsid w:val="009E1B7C"/>
    <w:rsid w:val="009F054E"/>
    <w:rsid w:val="009F4127"/>
    <w:rsid w:val="009F6ADC"/>
    <w:rsid w:val="00A01D8F"/>
    <w:rsid w:val="00A03DF1"/>
    <w:rsid w:val="00A04CDB"/>
    <w:rsid w:val="00A059A1"/>
    <w:rsid w:val="00A05FAC"/>
    <w:rsid w:val="00A077EB"/>
    <w:rsid w:val="00A11386"/>
    <w:rsid w:val="00A13CBC"/>
    <w:rsid w:val="00A14E75"/>
    <w:rsid w:val="00A20949"/>
    <w:rsid w:val="00A211B4"/>
    <w:rsid w:val="00A23751"/>
    <w:rsid w:val="00A245A1"/>
    <w:rsid w:val="00A279E8"/>
    <w:rsid w:val="00A332A6"/>
    <w:rsid w:val="00A337BE"/>
    <w:rsid w:val="00A33CF9"/>
    <w:rsid w:val="00A36790"/>
    <w:rsid w:val="00A36B19"/>
    <w:rsid w:val="00A37009"/>
    <w:rsid w:val="00A41504"/>
    <w:rsid w:val="00A41D7C"/>
    <w:rsid w:val="00A4288A"/>
    <w:rsid w:val="00A45D86"/>
    <w:rsid w:val="00A5083E"/>
    <w:rsid w:val="00A50CDD"/>
    <w:rsid w:val="00A5272E"/>
    <w:rsid w:val="00A5282F"/>
    <w:rsid w:val="00A56183"/>
    <w:rsid w:val="00A570D6"/>
    <w:rsid w:val="00A61305"/>
    <w:rsid w:val="00A62F0D"/>
    <w:rsid w:val="00A6476B"/>
    <w:rsid w:val="00A66079"/>
    <w:rsid w:val="00A7221C"/>
    <w:rsid w:val="00A73B27"/>
    <w:rsid w:val="00A76713"/>
    <w:rsid w:val="00A915F3"/>
    <w:rsid w:val="00A93D9C"/>
    <w:rsid w:val="00A96DD5"/>
    <w:rsid w:val="00A97360"/>
    <w:rsid w:val="00AA206B"/>
    <w:rsid w:val="00AA318E"/>
    <w:rsid w:val="00AA3ED3"/>
    <w:rsid w:val="00AB1DE3"/>
    <w:rsid w:val="00AB48C9"/>
    <w:rsid w:val="00AB6C32"/>
    <w:rsid w:val="00AC0B09"/>
    <w:rsid w:val="00AC0C83"/>
    <w:rsid w:val="00AC15C9"/>
    <w:rsid w:val="00AC549D"/>
    <w:rsid w:val="00AC5A7C"/>
    <w:rsid w:val="00AD27DB"/>
    <w:rsid w:val="00AD4853"/>
    <w:rsid w:val="00AD5658"/>
    <w:rsid w:val="00AE2392"/>
    <w:rsid w:val="00AE2CAF"/>
    <w:rsid w:val="00AE6142"/>
    <w:rsid w:val="00AF0401"/>
    <w:rsid w:val="00AF0F97"/>
    <w:rsid w:val="00AF53E1"/>
    <w:rsid w:val="00B024D7"/>
    <w:rsid w:val="00B02A6C"/>
    <w:rsid w:val="00B03C40"/>
    <w:rsid w:val="00B06F32"/>
    <w:rsid w:val="00B07615"/>
    <w:rsid w:val="00B0774A"/>
    <w:rsid w:val="00B12AAC"/>
    <w:rsid w:val="00B1529F"/>
    <w:rsid w:val="00B15EC3"/>
    <w:rsid w:val="00B1735B"/>
    <w:rsid w:val="00B1774E"/>
    <w:rsid w:val="00B203CD"/>
    <w:rsid w:val="00B22B2B"/>
    <w:rsid w:val="00B253D2"/>
    <w:rsid w:val="00B26DF6"/>
    <w:rsid w:val="00B34410"/>
    <w:rsid w:val="00B376FE"/>
    <w:rsid w:val="00B449BD"/>
    <w:rsid w:val="00B5622D"/>
    <w:rsid w:val="00B6220D"/>
    <w:rsid w:val="00B65BC2"/>
    <w:rsid w:val="00B73002"/>
    <w:rsid w:val="00B744AE"/>
    <w:rsid w:val="00B838B9"/>
    <w:rsid w:val="00B84546"/>
    <w:rsid w:val="00B85506"/>
    <w:rsid w:val="00B86866"/>
    <w:rsid w:val="00B90049"/>
    <w:rsid w:val="00B95E28"/>
    <w:rsid w:val="00B97DC5"/>
    <w:rsid w:val="00BA1B21"/>
    <w:rsid w:val="00BA25A0"/>
    <w:rsid w:val="00BA3826"/>
    <w:rsid w:val="00BA7C3D"/>
    <w:rsid w:val="00BB4C3E"/>
    <w:rsid w:val="00BB4F2E"/>
    <w:rsid w:val="00BB6FCD"/>
    <w:rsid w:val="00BB72BF"/>
    <w:rsid w:val="00BC5A54"/>
    <w:rsid w:val="00BD0585"/>
    <w:rsid w:val="00BD08B9"/>
    <w:rsid w:val="00BD1BE3"/>
    <w:rsid w:val="00BD2F17"/>
    <w:rsid w:val="00BD760F"/>
    <w:rsid w:val="00BD7833"/>
    <w:rsid w:val="00BE020A"/>
    <w:rsid w:val="00BE1E49"/>
    <w:rsid w:val="00BE25BF"/>
    <w:rsid w:val="00BE27D7"/>
    <w:rsid w:val="00BE2E08"/>
    <w:rsid w:val="00BE42EA"/>
    <w:rsid w:val="00BE4579"/>
    <w:rsid w:val="00BE4B85"/>
    <w:rsid w:val="00BE7F4F"/>
    <w:rsid w:val="00BF242B"/>
    <w:rsid w:val="00BF58F5"/>
    <w:rsid w:val="00BF7A50"/>
    <w:rsid w:val="00C02C08"/>
    <w:rsid w:val="00C10F2E"/>
    <w:rsid w:val="00C13CEF"/>
    <w:rsid w:val="00C220B9"/>
    <w:rsid w:val="00C279C6"/>
    <w:rsid w:val="00C365D4"/>
    <w:rsid w:val="00C37561"/>
    <w:rsid w:val="00C40B79"/>
    <w:rsid w:val="00C41403"/>
    <w:rsid w:val="00C42BF2"/>
    <w:rsid w:val="00C4319D"/>
    <w:rsid w:val="00C44C06"/>
    <w:rsid w:val="00C45D58"/>
    <w:rsid w:val="00C54A6A"/>
    <w:rsid w:val="00C56D42"/>
    <w:rsid w:val="00C60EE1"/>
    <w:rsid w:val="00C62696"/>
    <w:rsid w:val="00C741DE"/>
    <w:rsid w:val="00C8148E"/>
    <w:rsid w:val="00C81B30"/>
    <w:rsid w:val="00C84718"/>
    <w:rsid w:val="00C91077"/>
    <w:rsid w:val="00C92CCF"/>
    <w:rsid w:val="00CA4881"/>
    <w:rsid w:val="00CB1120"/>
    <w:rsid w:val="00CB3A64"/>
    <w:rsid w:val="00CB43F2"/>
    <w:rsid w:val="00CB7635"/>
    <w:rsid w:val="00CC1FC7"/>
    <w:rsid w:val="00CC446B"/>
    <w:rsid w:val="00CD661B"/>
    <w:rsid w:val="00CD6A5D"/>
    <w:rsid w:val="00CD7021"/>
    <w:rsid w:val="00CE5ADF"/>
    <w:rsid w:val="00CE5B4D"/>
    <w:rsid w:val="00CF38AE"/>
    <w:rsid w:val="00CF6088"/>
    <w:rsid w:val="00D00FB0"/>
    <w:rsid w:val="00D05527"/>
    <w:rsid w:val="00D100CA"/>
    <w:rsid w:val="00D1798B"/>
    <w:rsid w:val="00D20BF4"/>
    <w:rsid w:val="00D21423"/>
    <w:rsid w:val="00D22918"/>
    <w:rsid w:val="00D23838"/>
    <w:rsid w:val="00D26BCD"/>
    <w:rsid w:val="00D27D7B"/>
    <w:rsid w:val="00D3390C"/>
    <w:rsid w:val="00D3449E"/>
    <w:rsid w:val="00D36E04"/>
    <w:rsid w:val="00D37160"/>
    <w:rsid w:val="00D45F7A"/>
    <w:rsid w:val="00D5009C"/>
    <w:rsid w:val="00D578FC"/>
    <w:rsid w:val="00D627A8"/>
    <w:rsid w:val="00D6547D"/>
    <w:rsid w:val="00D709CB"/>
    <w:rsid w:val="00D72E2F"/>
    <w:rsid w:val="00D81B16"/>
    <w:rsid w:val="00D8462E"/>
    <w:rsid w:val="00D87266"/>
    <w:rsid w:val="00D87B3D"/>
    <w:rsid w:val="00D96C9F"/>
    <w:rsid w:val="00D97696"/>
    <w:rsid w:val="00DA1A0C"/>
    <w:rsid w:val="00DA4939"/>
    <w:rsid w:val="00DB0D1C"/>
    <w:rsid w:val="00DB14B9"/>
    <w:rsid w:val="00DB1AB8"/>
    <w:rsid w:val="00DB1AE0"/>
    <w:rsid w:val="00DB5AFB"/>
    <w:rsid w:val="00DB63C6"/>
    <w:rsid w:val="00DB651E"/>
    <w:rsid w:val="00DC2A25"/>
    <w:rsid w:val="00DC3EAD"/>
    <w:rsid w:val="00DC504D"/>
    <w:rsid w:val="00DD1D21"/>
    <w:rsid w:val="00DD34E6"/>
    <w:rsid w:val="00DD4D39"/>
    <w:rsid w:val="00DD5A58"/>
    <w:rsid w:val="00DF4767"/>
    <w:rsid w:val="00E00065"/>
    <w:rsid w:val="00E0043B"/>
    <w:rsid w:val="00E00D71"/>
    <w:rsid w:val="00E01B5B"/>
    <w:rsid w:val="00E07E23"/>
    <w:rsid w:val="00E1603C"/>
    <w:rsid w:val="00E17753"/>
    <w:rsid w:val="00E17A93"/>
    <w:rsid w:val="00E2116F"/>
    <w:rsid w:val="00E2239F"/>
    <w:rsid w:val="00E22592"/>
    <w:rsid w:val="00E26BF5"/>
    <w:rsid w:val="00E2728A"/>
    <w:rsid w:val="00E30281"/>
    <w:rsid w:val="00E4013A"/>
    <w:rsid w:val="00E42083"/>
    <w:rsid w:val="00E4240C"/>
    <w:rsid w:val="00E4399A"/>
    <w:rsid w:val="00E4661A"/>
    <w:rsid w:val="00E46780"/>
    <w:rsid w:val="00E506DC"/>
    <w:rsid w:val="00E5446A"/>
    <w:rsid w:val="00E6218F"/>
    <w:rsid w:val="00E62F88"/>
    <w:rsid w:val="00E65BE5"/>
    <w:rsid w:val="00E669BB"/>
    <w:rsid w:val="00E66AE7"/>
    <w:rsid w:val="00E66BF9"/>
    <w:rsid w:val="00E71F8F"/>
    <w:rsid w:val="00E726FA"/>
    <w:rsid w:val="00E75830"/>
    <w:rsid w:val="00E77FD9"/>
    <w:rsid w:val="00E81028"/>
    <w:rsid w:val="00E8231D"/>
    <w:rsid w:val="00E82383"/>
    <w:rsid w:val="00E823B7"/>
    <w:rsid w:val="00E82BA2"/>
    <w:rsid w:val="00E83BDB"/>
    <w:rsid w:val="00E90AD9"/>
    <w:rsid w:val="00E92B1B"/>
    <w:rsid w:val="00E951D5"/>
    <w:rsid w:val="00EA0C93"/>
    <w:rsid w:val="00EA111C"/>
    <w:rsid w:val="00EA114F"/>
    <w:rsid w:val="00EA1969"/>
    <w:rsid w:val="00EA3CE3"/>
    <w:rsid w:val="00EA4DD0"/>
    <w:rsid w:val="00EA7246"/>
    <w:rsid w:val="00EB5010"/>
    <w:rsid w:val="00EC1C60"/>
    <w:rsid w:val="00EC2F26"/>
    <w:rsid w:val="00EC4DA0"/>
    <w:rsid w:val="00ED3B9D"/>
    <w:rsid w:val="00ED661D"/>
    <w:rsid w:val="00EE1DA3"/>
    <w:rsid w:val="00EE301D"/>
    <w:rsid w:val="00EE51C6"/>
    <w:rsid w:val="00EF1682"/>
    <w:rsid w:val="00EF212E"/>
    <w:rsid w:val="00EF2B5E"/>
    <w:rsid w:val="00EF5985"/>
    <w:rsid w:val="00EF5DA7"/>
    <w:rsid w:val="00F004FA"/>
    <w:rsid w:val="00F03FB1"/>
    <w:rsid w:val="00F04035"/>
    <w:rsid w:val="00F04A78"/>
    <w:rsid w:val="00F05248"/>
    <w:rsid w:val="00F114CB"/>
    <w:rsid w:val="00F12DB3"/>
    <w:rsid w:val="00F13907"/>
    <w:rsid w:val="00F13CE4"/>
    <w:rsid w:val="00F16267"/>
    <w:rsid w:val="00F20617"/>
    <w:rsid w:val="00F22EB9"/>
    <w:rsid w:val="00F30089"/>
    <w:rsid w:val="00F318F9"/>
    <w:rsid w:val="00F331C8"/>
    <w:rsid w:val="00F37E19"/>
    <w:rsid w:val="00F430C7"/>
    <w:rsid w:val="00F43A06"/>
    <w:rsid w:val="00F45B8C"/>
    <w:rsid w:val="00F45DC8"/>
    <w:rsid w:val="00F47A95"/>
    <w:rsid w:val="00F50512"/>
    <w:rsid w:val="00F50DE9"/>
    <w:rsid w:val="00F518B3"/>
    <w:rsid w:val="00F52D4C"/>
    <w:rsid w:val="00F53E30"/>
    <w:rsid w:val="00F5484A"/>
    <w:rsid w:val="00F57501"/>
    <w:rsid w:val="00F6343B"/>
    <w:rsid w:val="00F66B9C"/>
    <w:rsid w:val="00F67761"/>
    <w:rsid w:val="00F70D0C"/>
    <w:rsid w:val="00F70ECF"/>
    <w:rsid w:val="00F733D8"/>
    <w:rsid w:val="00F73541"/>
    <w:rsid w:val="00F90100"/>
    <w:rsid w:val="00F96A38"/>
    <w:rsid w:val="00FA3017"/>
    <w:rsid w:val="00FA4F25"/>
    <w:rsid w:val="00FA5114"/>
    <w:rsid w:val="00FB2502"/>
    <w:rsid w:val="00FB52C9"/>
    <w:rsid w:val="00FB575B"/>
    <w:rsid w:val="00FB59F9"/>
    <w:rsid w:val="00FB77EB"/>
    <w:rsid w:val="00FB7DA6"/>
    <w:rsid w:val="00FC656E"/>
    <w:rsid w:val="00FD02EF"/>
    <w:rsid w:val="00FD1680"/>
    <w:rsid w:val="00FD20DE"/>
    <w:rsid w:val="00FD5303"/>
    <w:rsid w:val="00FD7536"/>
    <w:rsid w:val="00FE5ADD"/>
    <w:rsid w:val="00FE5C2E"/>
    <w:rsid w:val="00FE6841"/>
    <w:rsid w:val="00FF0433"/>
    <w:rsid w:val="00FF19A9"/>
    <w:rsid w:val="00FF1EF7"/>
    <w:rsid w:val="00FF4D87"/>
    <w:rsid w:val="00FF6789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3A16D4"/>
  <w15:docId w15:val="{6003B980-2801-46A7-AC1A-ED334572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BDB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83BDB"/>
    <w:pPr>
      <w:spacing w:line="393" w:lineRule="exact"/>
      <w:ind w:firstLine="432"/>
      <w:jc w:val="both"/>
    </w:pPr>
  </w:style>
  <w:style w:type="paragraph" w:customStyle="1" w:styleId="Style6">
    <w:name w:val="Style6"/>
    <w:basedOn w:val="Normal"/>
    <w:rsid w:val="00E83BDB"/>
    <w:pPr>
      <w:spacing w:line="302" w:lineRule="exact"/>
      <w:ind w:firstLine="600"/>
    </w:pPr>
  </w:style>
  <w:style w:type="paragraph" w:customStyle="1" w:styleId="Style7">
    <w:name w:val="Style7"/>
    <w:basedOn w:val="Normal"/>
    <w:rsid w:val="00E83BDB"/>
    <w:pPr>
      <w:spacing w:line="394" w:lineRule="exact"/>
      <w:jc w:val="both"/>
    </w:pPr>
  </w:style>
  <w:style w:type="character" w:customStyle="1" w:styleId="FontStyle101">
    <w:name w:val="Font Style101"/>
    <w:basedOn w:val="DefaultParagraphFont"/>
    <w:rsid w:val="00E83BDB"/>
    <w:rPr>
      <w:rFonts w:ascii="Trebuchet MS" w:hAnsi="Trebuchet MS" w:cs="Trebuchet MS"/>
      <w:i/>
      <w:iCs/>
      <w:sz w:val="24"/>
      <w:szCs w:val="24"/>
    </w:rPr>
  </w:style>
  <w:style w:type="character" w:customStyle="1" w:styleId="FontStyle104">
    <w:name w:val="Font Style104"/>
    <w:basedOn w:val="DefaultParagraphFont"/>
    <w:rsid w:val="00E83BDB"/>
    <w:rPr>
      <w:rFonts w:ascii="Trebuchet MS" w:hAnsi="Trebuchet MS" w:cs="Trebuchet MS"/>
      <w:b/>
      <w:bCs/>
      <w:sz w:val="24"/>
      <w:szCs w:val="24"/>
    </w:rPr>
  </w:style>
  <w:style w:type="character" w:customStyle="1" w:styleId="FontStyle110">
    <w:name w:val="Font Style110"/>
    <w:basedOn w:val="DefaultParagraphFont"/>
    <w:rsid w:val="00E83BDB"/>
    <w:rPr>
      <w:rFonts w:ascii="Trebuchet MS" w:hAnsi="Trebuchet MS" w:cs="Trebuchet MS"/>
      <w:sz w:val="24"/>
      <w:szCs w:val="24"/>
    </w:rPr>
  </w:style>
  <w:style w:type="paragraph" w:customStyle="1" w:styleId="Style1">
    <w:name w:val="Style1"/>
    <w:basedOn w:val="Normal"/>
    <w:rsid w:val="00E83BDB"/>
  </w:style>
  <w:style w:type="paragraph" w:customStyle="1" w:styleId="Style15">
    <w:name w:val="Style15"/>
    <w:basedOn w:val="Normal"/>
    <w:rsid w:val="00E83BDB"/>
    <w:pPr>
      <w:spacing w:line="453" w:lineRule="exact"/>
      <w:ind w:hanging="427"/>
      <w:jc w:val="both"/>
    </w:pPr>
  </w:style>
  <w:style w:type="paragraph" w:customStyle="1" w:styleId="Style8">
    <w:name w:val="Style8"/>
    <w:basedOn w:val="Normal"/>
    <w:rsid w:val="00E83BDB"/>
  </w:style>
  <w:style w:type="paragraph" w:customStyle="1" w:styleId="Style57">
    <w:name w:val="Style57"/>
    <w:basedOn w:val="Normal"/>
    <w:rsid w:val="00E83BDB"/>
    <w:pPr>
      <w:spacing w:line="302" w:lineRule="exact"/>
      <w:ind w:hanging="437"/>
    </w:pPr>
  </w:style>
  <w:style w:type="paragraph" w:customStyle="1" w:styleId="Style10">
    <w:name w:val="Style10"/>
    <w:basedOn w:val="Normal"/>
    <w:rsid w:val="00E83BDB"/>
    <w:pPr>
      <w:spacing w:line="453" w:lineRule="exact"/>
      <w:ind w:firstLine="547"/>
      <w:jc w:val="both"/>
    </w:pPr>
  </w:style>
  <w:style w:type="paragraph" w:customStyle="1" w:styleId="Style37">
    <w:name w:val="Style37"/>
    <w:basedOn w:val="Normal"/>
    <w:rsid w:val="00E83BDB"/>
    <w:pPr>
      <w:spacing w:line="451" w:lineRule="exact"/>
    </w:pPr>
  </w:style>
  <w:style w:type="paragraph" w:customStyle="1" w:styleId="Style22">
    <w:name w:val="Style22"/>
    <w:basedOn w:val="Normal"/>
    <w:rsid w:val="00E83BDB"/>
  </w:style>
  <w:style w:type="paragraph" w:customStyle="1" w:styleId="Style35">
    <w:name w:val="Style35"/>
    <w:basedOn w:val="Normal"/>
    <w:rsid w:val="00E83BDB"/>
    <w:pPr>
      <w:spacing w:line="989" w:lineRule="exact"/>
      <w:ind w:firstLine="442"/>
      <w:jc w:val="both"/>
    </w:pPr>
  </w:style>
  <w:style w:type="paragraph" w:customStyle="1" w:styleId="Style14">
    <w:name w:val="Style14"/>
    <w:basedOn w:val="Normal"/>
    <w:rsid w:val="00E83BDB"/>
  </w:style>
  <w:style w:type="character" w:customStyle="1" w:styleId="FontStyle86">
    <w:name w:val="Font Style86"/>
    <w:basedOn w:val="DefaultParagraphFont"/>
    <w:rsid w:val="00E83BDB"/>
    <w:rPr>
      <w:rFonts w:ascii="Trebuchet MS" w:hAnsi="Trebuchet MS" w:cs="Trebuchet MS"/>
      <w:b/>
      <w:bCs/>
      <w:sz w:val="20"/>
      <w:szCs w:val="20"/>
    </w:rPr>
  </w:style>
  <w:style w:type="paragraph" w:customStyle="1" w:styleId="Style3">
    <w:name w:val="Style3"/>
    <w:basedOn w:val="Normal"/>
    <w:rsid w:val="00E83BDB"/>
    <w:pPr>
      <w:spacing w:line="456" w:lineRule="exact"/>
      <w:jc w:val="center"/>
    </w:pPr>
  </w:style>
  <w:style w:type="paragraph" w:customStyle="1" w:styleId="Style45">
    <w:name w:val="Style45"/>
    <w:basedOn w:val="Normal"/>
    <w:rsid w:val="00E83BDB"/>
    <w:pPr>
      <w:spacing w:line="595" w:lineRule="exact"/>
      <w:ind w:hanging="427"/>
    </w:pPr>
  </w:style>
  <w:style w:type="paragraph" w:customStyle="1" w:styleId="Style47">
    <w:name w:val="Style47"/>
    <w:basedOn w:val="Normal"/>
    <w:rsid w:val="00E83BDB"/>
  </w:style>
  <w:style w:type="paragraph" w:customStyle="1" w:styleId="Style53">
    <w:name w:val="Style53"/>
    <w:basedOn w:val="Normal"/>
    <w:rsid w:val="00E83BDB"/>
    <w:pPr>
      <w:spacing w:line="576" w:lineRule="exact"/>
      <w:ind w:firstLine="379"/>
    </w:pPr>
  </w:style>
  <w:style w:type="paragraph" w:customStyle="1" w:styleId="Style11">
    <w:name w:val="Style11"/>
    <w:basedOn w:val="Normal"/>
    <w:rsid w:val="00E83BDB"/>
  </w:style>
  <w:style w:type="paragraph" w:customStyle="1" w:styleId="Style2">
    <w:name w:val="Style2"/>
    <w:basedOn w:val="Normal"/>
    <w:rsid w:val="00E83BDB"/>
  </w:style>
  <w:style w:type="paragraph" w:customStyle="1" w:styleId="Style32">
    <w:name w:val="Style32"/>
    <w:basedOn w:val="Normal"/>
    <w:rsid w:val="00E83BDB"/>
    <w:pPr>
      <w:spacing w:line="454" w:lineRule="exact"/>
      <w:ind w:hanging="432"/>
    </w:pPr>
  </w:style>
  <w:style w:type="paragraph" w:customStyle="1" w:styleId="Style68">
    <w:name w:val="Style68"/>
    <w:basedOn w:val="Normal"/>
    <w:rsid w:val="00E83BDB"/>
    <w:pPr>
      <w:spacing w:line="446" w:lineRule="exact"/>
      <w:ind w:hanging="456"/>
    </w:pPr>
  </w:style>
  <w:style w:type="character" w:customStyle="1" w:styleId="FontStyle108">
    <w:name w:val="Font Style108"/>
    <w:basedOn w:val="DefaultParagraphFont"/>
    <w:rsid w:val="00E83BDB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48">
    <w:name w:val="Style48"/>
    <w:basedOn w:val="Normal"/>
    <w:rsid w:val="00E83BDB"/>
    <w:pPr>
      <w:spacing w:line="452" w:lineRule="exact"/>
      <w:ind w:firstLine="278"/>
      <w:jc w:val="both"/>
    </w:pPr>
  </w:style>
  <w:style w:type="paragraph" w:customStyle="1" w:styleId="Style17">
    <w:name w:val="Style17"/>
    <w:basedOn w:val="Normal"/>
    <w:rsid w:val="00E83BDB"/>
  </w:style>
  <w:style w:type="paragraph" w:customStyle="1" w:styleId="Style23">
    <w:name w:val="Style23"/>
    <w:basedOn w:val="Normal"/>
    <w:rsid w:val="00E83BDB"/>
  </w:style>
  <w:style w:type="paragraph" w:customStyle="1" w:styleId="Style28">
    <w:name w:val="Style28"/>
    <w:basedOn w:val="Normal"/>
    <w:rsid w:val="00E83BDB"/>
  </w:style>
  <w:style w:type="paragraph" w:customStyle="1" w:styleId="Style46">
    <w:name w:val="Style46"/>
    <w:basedOn w:val="Normal"/>
    <w:rsid w:val="00E83BDB"/>
  </w:style>
  <w:style w:type="paragraph" w:customStyle="1" w:styleId="Style64">
    <w:name w:val="Style64"/>
    <w:basedOn w:val="Normal"/>
    <w:rsid w:val="00E83BDB"/>
    <w:pPr>
      <w:spacing w:line="235" w:lineRule="exact"/>
    </w:pPr>
  </w:style>
  <w:style w:type="character" w:customStyle="1" w:styleId="FontStyle93">
    <w:name w:val="Font Style93"/>
    <w:basedOn w:val="DefaultParagraphFont"/>
    <w:rsid w:val="00E83BDB"/>
    <w:rPr>
      <w:rFonts w:ascii="Trebuchet MS" w:hAnsi="Trebuchet MS" w:cs="Trebuchet MS"/>
      <w:i/>
      <w:iCs/>
      <w:sz w:val="18"/>
      <w:szCs w:val="18"/>
    </w:rPr>
  </w:style>
  <w:style w:type="character" w:customStyle="1" w:styleId="FontStyle94">
    <w:name w:val="Font Style94"/>
    <w:basedOn w:val="DefaultParagraphFont"/>
    <w:rsid w:val="00E83BDB"/>
    <w:rPr>
      <w:rFonts w:ascii="Trebuchet MS" w:hAnsi="Trebuchet MS" w:cs="Trebuchet MS"/>
      <w:b/>
      <w:bCs/>
      <w:sz w:val="18"/>
      <w:szCs w:val="18"/>
    </w:rPr>
  </w:style>
  <w:style w:type="character" w:customStyle="1" w:styleId="FontStyle95">
    <w:name w:val="Font Style95"/>
    <w:basedOn w:val="DefaultParagraphFont"/>
    <w:rsid w:val="00E83BDB"/>
    <w:rPr>
      <w:rFonts w:ascii="Trebuchet MS" w:hAnsi="Trebuchet MS" w:cs="Trebuchet MS"/>
      <w:sz w:val="18"/>
      <w:szCs w:val="18"/>
    </w:rPr>
  </w:style>
  <w:style w:type="paragraph" w:customStyle="1" w:styleId="Style16">
    <w:name w:val="Style16"/>
    <w:basedOn w:val="Normal"/>
    <w:rsid w:val="00E83BDB"/>
  </w:style>
  <w:style w:type="character" w:customStyle="1" w:styleId="FontStyle76">
    <w:name w:val="Font Style76"/>
    <w:basedOn w:val="DefaultParagraphFont"/>
    <w:rsid w:val="00E83BDB"/>
    <w:rPr>
      <w:rFonts w:ascii="Georgia" w:hAnsi="Georgia" w:cs="Georgia"/>
      <w:b/>
      <w:bCs/>
      <w:sz w:val="10"/>
      <w:szCs w:val="10"/>
    </w:rPr>
  </w:style>
  <w:style w:type="character" w:customStyle="1" w:styleId="FontStyle107">
    <w:name w:val="Font Style107"/>
    <w:basedOn w:val="DefaultParagraphFont"/>
    <w:rsid w:val="00E83BDB"/>
    <w:rPr>
      <w:rFonts w:ascii="Candara" w:hAnsi="Candara" w:cs="Candara"/>
      <w:b/>
      <w:bCs/>
      <w:w w:val="200"/>
      <w:sz w:val="12"/>
      <w:szCs w:val="12"/>
    </w:rPr>
  </w:style>
  <w:style w:type="paragraph" w:customStyle="1" w:styleId="Style67">
    <w:name w:val="Style67"/>
    <w:basedOn w:val="Normal"/>
    <w:rsid w:val="00E83BDB"/>
    <w:pPr>
      <w:spacing w:line="302" w:lineRule="exact"/>
      <w:ind w:hanging="1291"/>
    </w:pPr>
  </w:style>
  <w:style w:type="paragraph" w:customStyle="1" w:styleId="Style26">
    <w:name w:val="Style26"/>
    <w:basedOn w:val="Normal"/>
    <w:rsid w:val="00E83BDB"/>
    <w:pPr>
      <w:spacing w:line="456" w:lineRule="exact"/>
      <w:ind w:hanging="355"/>
      <w:jc w:val="both"/>
    </w:pPr>
  </w:style>
  <w:style w:type="paragraph" w:customStyle="1" w:styleId="Style27">
    <w:name w:val="Style27"/>
    <w:basedOn w:val="Normal"/>
    <w:rsid w:val="00E83BDB"/>
  </w:style>
  <w:style w:type="paragraph" w:customStyle="1" w:styleId="Style43">
    <w:name w:val="Style43"/>
    <w:basedOn w:val="Normal"/>
    <w:rsid w:val="00E83BDB"/>
  </w:style>
  <w:style w:type="paragraph" w:customStyle="1" w:styleId="Style66">
    <w:name w:val="Style66"/>
    <w:basedOn w:val="Normal"/>
    <w:rsid w:val="00E83BDB"/>
  </w:style>
  <w:style w:type="character" w:customStyle="1" w:styleId="FontStyle85">
    <w:name w:val="Font Style85"/>
    <w:basedOn w:val="DefaultParagraphFont"/>
    <w:rsid w:val="00E83BDB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87">
    <w:name w:val="Font Style87"/>
    <w:basedOn w:val="DefaultParagraphFont"/>
    <w:rsid w:val="00E83BDB"/>
    <w:rPr>
      <w:rFonts w:ascii="Trebuchet MS" w:hAnsi="Trebuchet MS" w:cs="Trebuchet MS"/>
      <w:sz w:val="20"/>
      <w:szCs w:val="20"/>
    </w:rPr>
  </w:style>
  <w:style w:type="paragraph" w:customStyle="1" w:styleId="Style30">
    <w:name w:val="Style30"/>
    <w:basedOn w:val="Normal"/>
    <w:rsid w:val="00E83BDB"/>
    <w:pPr>
      <w:spacing w:line="302" w:lineRule="exact"/>
      <w:ind w:firstLine="178"/>
    </w:pPr>
  </w:style>
  <w:style w:type="paragraph" w:customStyle="1" w:styleId="Style63">
    <w:name w:val="Style63"/>
    <w:basedOn w:val="Normal"/>
    <w:rsid w:val="007D7527"/>
    <w:pPr>
      <w:spacing w:line="456" w:lineRule="exact"/>
      <w:ind w:hanging="413"/>
    </w:pPr>
  </w:style>
  <w:style w:type="paragraph" w:customStyle="1" w:styleId="Style41">
    <w:name w:val="Style41"/>
    <w:basedOn w:val="Normal"/>
    <w:rsid w:val="007D7527"/>
    <w:pPr>
      <w:spacing w:line="456" w:lineRule="exact"/>
      <w:ind w:hanging="408"/>
    </w:pPr>
  </w:style>
  <w:style w:type="paragraph" w:customStyle="1" w:styleId="Style20">
    <w:name w:val="Style20"/>
    <w:basedOn w:val="Normal"/>
    <w:rsid w:val="007D7527"/>
    <w:pPr>
      <w:spacing w:line="454" w:lineRule="exact"/>
      <w:jc w:val="center"/>
    </w:pPr>
  </w:style>
  <w:style w:type="paragraph" w:styleId="BodyText">
    <w:name w:val="Body Text"/>
    <w:basedOn w:val="Normal"/>
    <w:rsid w:val="00947014"/>
    <w:pPr>
      <w:widowControl/>
      <w:autoSpaceDE/>
      <w:autoSpaceDN/>
      <w:adjustRightInd/>
      <w:spacing w:before="120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947014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lang w:val="en-GB"/>
    </w:rPr>
  </w:style>
  <w:style w:type="paragraph" w:customStyle="1" w:styleId="Default">
    <w:name w:val="Default"/>
    <w:rsid w:val="0031049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DC504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9B58C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35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3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1251"/>
  </w:style>
  <w:style w:type="paragraph" w:customStyle="1" w:styleId="Tabel">
    <w:name w:val="Tabel"/>
    <w:basedOn w:val="Normal"/>
    <w:link w:val="TabelChar"/>
    <w:rsid w:val="0057349F"/>
    <w:pPr>
      <w:widowControl/>
      <w:numPr>
        <w:numId w:val="1"/>
      </w:numPr>
      <w:autoSpaceDE/>
      <w:autoSpaceDN/>
      <w:adjustRightInd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">
    <w:name w:val="Tabel Char"/>
    <w:basedOn w:val="DefaultParagraphFont"/>
    <w:link w:val="Tabel"/>
    <w:locked/>
    <w:rsid w:val="0057349F"/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73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customStyle="1" w:styleId="Style52">
    <w:name w:val="Style52"/>
    <w:basedOn w:val="Normal"/>
    <w:rsid w:val="00B15EC3"/>
  </w:style>
  <w:style w:type="paragraph" w:customStyle="1" w:styleId="Style9">
    <w:name w:val="Style9"/>
    <w:basedOn w:val="Normal"/>
    <w:rsid w:val="00B15EC3"/>
    <w:pPr>
      <w:spacing w:line="394" w:lineRule="exact"/>
      <w:ind w:hanging="355"/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777F07"/>
    <w:rPr>
      <w:rFonts w:ascii="Trebuchet MS" w:hAnsi="Trebuchet MS"/>
      <w:sz w:val="24"/>
      <w:szCs w:val="24"/>
    </w:rPr>
  </w:style>
  <w:style w:type="paragraph" w:styleId="BalloonText">
    <w:name w:val="Balloon Text"/>
    <w:basedOn w:val="Normal"/>
    <w:link w:val="BalloonTextChar"/>
    <w:rsid w:val="00777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7F0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803D3"/>
    <w:rPr>
      <w:rFonts w:ascii="Trebuchet MS" w:hAnsi="Trebuchet MS"/>
      <w:sz w:val="24"/>
      <w:szCs w:val="24"/>
    </w:rPr>
  </w:style>
  <w:style w:type="table" w:styleId="TableList8">
    <w:name w:val="Table List 8"/>
    <w:basedOn w:val="TableNormal"/>
    <w:rsid w:val="004803D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2">
    <w:name w:val="Light Shading Accent 2"/>
    <w:basedOn w:val="TableNormal"/>
    <w:uiPriority w:val="60"/>
    <w:rsid w:val="004803D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79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4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7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89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9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CA42-EC4B-4F27-9649-7E19C3EB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284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  PENDAHULUAN</vt:lpstr>
    </vt:vector>
  </TitlesOfParts>
  <Company>Aspire 2930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  PENDAHULUAN</dc:title>
  <dc:subject/>
  <dc:creator>Aspire 2930</dc:creator>
  <cp:keywords/>
  <dc:description/>
  <cp:lastModifiedBy>ASUS</cp:lastModifiedBy>
  <cp:revision>74</cp:revision>
  <cp:lastPrinted>2024-09-02T03:29:00Z</cp:lastPrinted>
  <dcterms:created xsi:type="dcterms:W3CDTF">2011-07-26T06:11:00Z</dcterms:created>
  <dcterms:modified xsi:type="dcterms:W3CDTF">2024-09-02T03:29:00Z</dcterms:modified>
</cp:coreProperties>
</file>